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bookmarkStart w:id="0" w:name="_GoBack"/>
      <w:bookmarkEnd w:id="0"/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1C08D6">
        <w:rPr>
          <w:rFonts w:eastAsia="Times New Roman" w:cs="Arial"/>
          <w:sz w:val="24"/>
          <w:szCs w:val="20"/>
          <w:lang w:eastAsia="ar-SA"/>
        </w:rPr>
        <w:t>6</w:t>
      </w:r>
      <w:r w:rsidR="000261AA">
        <w:rPr>
          <w:rFonts w:eastAsia="Times New Roman" w:cs="Arial"/>
          <w:sz w:val="24"/>
          <w:szCs w:val="20"/>
          <w:lang w:eastAsia="ar-SA"/>
        </w:rPr>
        <w:t>bis on MCPTT and GCSE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1C08D6">
        <w:rPr>
          <w:rFonts w:cs="Arial"/>
          <w:sz w:val="24"/>
          <w:szCs w:val="24"/>
        </w:rPr>
        <w:t>4</w:t>
      </w:r>
      <w:r w:rsidR="001A3B62">
        <w:rPr>
          <w:rFonts w:cs="Arial"/>
          <w:sz w:val="24"/>
          <w:szCs w:val="24"/>
        </w:rPr>
        <w:t>2</w:t>
      </w:r>
      <w:r w:rsidR="00B11D2E" w:rsidRPr="00B11D2E">
        <w:rPr>
          <w:rFonts w:cs="Arial"/>
          <w:sz w:val="24"/>
          <w:szCs w:val="24"/>
        </w:rPr>
        <w:t>00</w:t>
      </w:r>
      <w:r w:rsidR="00AA578F">
        <w:rPr>
          <w:rFonts w:cs="Arial"/>
          <w:sz w:val="24"/>
          <w:szCs w:val="24"/>
        </w:rPr>
        <w:t>1</w:t>
      </w:r>
    </w:p>
    <w:p w:rsidR="006A5DEF" w:rsidRPr="00F45489" w:rsidRDefault="001A3B62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Dublin, Ireland, 15-17 July</w:t>
      </w:r>
      <w:r w:rsidR="001C08D6">
        <w:rPr>
          <w:rFonts w:eastAsia="Times New Roman" w:cs="Arial"/>
          <w:sz w:val="24"/>
          <w:szCs w:val="20"/>
          <w:lang w:eastAsia="ar-SA"/>
        </w:rPr>
        <w:t xml:space="preserve"> </w:t>
      </w:r>
      <w:r w:rsidR="005174D7">
        <w:rPr>
          <w:rFonts w:eastAsia="Times New Roman" w:cs="Arial"/>
          <w:sz w:val="24"/>
          <w:szCs w:val="20"/>
          <w:lang w:eastAsia="ar-SA"/>
        </w:rPr>
        <w:t>2014</w:t>
      </w:r>
      <w:r w:rsidR="006A5DEF">
        <w:rPr>
          <w:rFonts w:cs="Arial"/>
          <w:b/>
          <w:i/>
          <w:color w:val="0070C0"/>
          <w:sz w:val="20"/>
          <w:szCs w:val="20"/>
        </w:rPr>
        <w:tab/>
        <w:t>(revision of S1-</w:t>
      </w:r>
      <w:r w:rsidR="001C08D6">
        <w:rPr>
          <w:rFonts w:cs="Arial"/>
          <w:b/>
          <w:i/>
          <w:color w:val="0070C0"/>
          <w:sz w:val="20"/>
          <w:szCs w:val="20"/>
        </w:rPr>
        <w:t>14</w:t>
      </w:r>
      <w:r w:rsidR="00AA578F">
        <w:rPr>
          <w:rFonts w:cs="Arial"/>
          <w:b/>
          <w:i/>
          <w:color w:val="0070C0"/>
          <w:sz w:val="20"/>
          <w:szCs w:val="20"/>
        </w:rPr>
        <w:t>2003</w:t>
      </w:r>
      <w:r w:rsidR="006A5DEF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8E62C1">
        <w:rPr>
          <w:rFonts w:eastAsia="Times New Roman" w:cs="Arial"/>
          <w:sz w:val="22"/>
          <w:szCs w:val="20"/>
          <w:lang w:eastAsia="ar-SA"/>
        </w:rPr>
        <w:t xml:space="preserve">schedule and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r w:rsidR="008E62C1">
        <w:rPr>
          <w:rFonts w:eastAsia="Times New Roman" w:cs="Arial"/>
          <w:sz w:val="22"/>
          <w:szCs w:val="20"/>
          <w:lang w:eastAsia="ar-SA"/>
        </w:rPr>
        <w:t xml:space="preserve">with document allocation </w:t>
      </w:r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1C08D6">
        <w:rPr>
          <w:rFonts w:eastAsia="Times New Roman" w:cs="Arial"/>
          <w:sz w:val="22"/>
          <w:szCs w:val="20"/>
          <w:lang w:eastAsia="ar-SA"/>
        </w:rPr>
        <w:t>6</w:t>
      </w:r>
      <w:r w:rsidR="001A3B62">
        <w:rPr>
          <w:rFonts w:eastAsia="Times New Roman" w:cs="Arial"/>
          <w:sz w:val="22"/>
          <w:szCs w:val="20"/>
          <w:lang w:eastAsia="ar-SA"/>
        </w:rPr>
        <w:t>bis</w:t>
      </w:r>
      <w:r w:rsidR="001A3B62" w:rsidRPr="001A3B62">
        <w:t xml:space="preserve"> </w:t>
      </w:r>
      <w:r w:rsidR="000261AA">
        <w:rPr>
          <w:rFonts w:eastAsia="Times New Roman" w:cs="Arial"/>
          <w:sz w:val="22"/>
          <w:szCs w:val="20"/>
          <w:lang w:eastAsia="ar-SA"/>
        </w:rPr>
        <w:t>on MCPTT and GCSE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BC4384" w:rsidRPr="00015298" w:rsidRDefault="00BC4384" w:rsidP="00BC4384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BC4384" w:rsidRPr="00015298" w:rsidRDefault="00BC4384" w:rsidP="00BC4384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 xml:space="preserve">The meeting will start at 09:00 local time on </w:t>
      </w:r>
      <w:r>
        <w:rPr>
          <w:rFonts w:eastAsia="MS Mincho" w:cs="Arial"/>
          <w:iCs/>
          <w:sz w:val="24"/>
          <w:szCs w:val="28"/>
          <w:lang w:eastAsia="ar-SA"/>
        </w:rPr>
        <w:t>Tues</w:t>
      </w:r>
      <w:r w:rsidRPr="00015298">
        <w:rPr>
          <w:rFonts w:eastAsia="MS Mincho" w:cs="Arial"/>
          <w:iCs/>
          <w:sz w:val="24"/>
          <w:szCs w:val="28"/>
          <w:lang w:eastAsia="ar-SA"/>
        </w:rPr>
        <w:t xml:space="preserve">day and will close by 16:30 local time on </w:t>
      </w:r>
      <w:r>
        <w:rPr>
          <w:rFonts w:eastAsia="MS Mincho" w:cs="Arial"/>
          <w:iCs/>
          <w:sz w:val="24"/>
          <w:szCs w:val="28"/>
          <w:lang w:eastAsia="ar-SA"/>
        </w:rPr>
        <w:t>Thurs</w:t>
      </w:r>
      <w:r w:rsidRPr="00015298">
        <w:rPr>
          <w:rFonts w:eastAsia="MS Mincho" w:cs="Arial"/>
          <w:iCs/>
          <w:sz w:val="24"/>
          <w:szCs w:val="28"/>
          <w:lang w:eastAsia="ar-SA"/>
        </w:rPr>
        <w:t>day, at the latest.</w:t>
      </w:r>
    </w:p>
    <w:p w:rsidR="00BC4384" w:rsidRPr="007048C6" w:rsidRDefault="00BC4384" w:rsidP="007048C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  <w:r w:rsidRPr="007048C6">
        <w:rPr>
          <w:rFonts w:eastAsia="Arial Unicode MS"/>
          <w:sz w:val="24"/>
          <w:szCs w:val="24"/>
          <w:lang w:eastAsia="ar-SA"/>
        </w:rPr>
        <w:tab/>
      </w:r>
      <w:r w:rsidR="00340BDC">
        <w:rPr>
          <w:rFonts w:eastAsia="Arial Unicode MS"/>
          <w:sz w:val="24"/>
          <w:szCs w:val="24"/>
          <w:lang w:eastAsia="ar-SA"/>
        </w:rPr>
        <w:t>TB</w:t>
      </w:r>
      <w:r w:rsidR="00ED1DEE">
        <w:rPr>
          <w:rFonts w:eastAsia="Arial Unicode MS"/>
          <w:sz w:val="24"/>
          <w:szCs w:val="24"/>
          <w:lang w:eastAsia="ar-SA"/>
        </w:rPr>
        <w:t>C</w:t>
      </w:r>
    </w:p>
    <w:p w:rsidR="00BC4384" w:rsidRPr="00015298" w:rsidRDefault="00BC4384" w:rsidP="00BC438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</w:tblGrid>
      <w:tr w:rsidR="00BC4384" w:rsidRPr="00015298" w:rsidTr="00345B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</w:tr>
      <w:tr w:rsidR="00BC4384" w:rsidRPr="00015298" w:rsidTr="00345B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C4384" w:rsidRPr="007048C6" w:rsidRDefault="00CC14D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TBD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BC4384" w:rsidRPr="00015298" w:rsidTr="007048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</w:t>
            </w: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Default="00D35AFE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_Ref392672222 \r \h </w:instrText>
            </w:r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. </w:t>
            </w:r>
            <w:r w:rsidR="00BC4384"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Opening</w:t>
            </w:r>
          </w:p>
          <w:p w:rsidR="00BC4384" w:rsidRDefault="00D35AFE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_Ref392672231 \r \h </w:instrText>
            </w:r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3.1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="00BC4384"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Report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from SA</w:t>
            </w:r>
          </w:p>
          <w:p w:rsidR="00BC4384" w:rsidRDefault="00D35AFE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_Ref392672233 \r \h </w:instrText>
            </w:r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="00BC4384"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ED1DEE" w:rsidRDefault="00ED1DEE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_Ref392672500 \r \h </w:instrText>
            </w:r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Editorial</w:t>
            </w:r>
          </w:p>
          <w:p w:rsidR="00161AC8" w:rsidRPr="00015298" w:rsidRDefault="00161A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_Ref392672701 \r \h </w:instrText>
            </w:r>
            <w:r w:rsidR="00521DAF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Scope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Default="00521DAF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7048C6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7048C6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_Ref392673153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7048C6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 w:rsidRPr="007048C6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7048C6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 w:rsidRPr="007048C6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7048C6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GCSE</w:t>
            </w:r>
          </w:p>
          <w:p w:rsidR="00521DAF" w:rsidRPr="007048C6" w:rsidRDefault="00521DAF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_Ref392673130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5.8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Other topics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Pr="006A5E0A" w:rsidRDefault="00BC438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BC4384" w:rsidRPr="00015298" w:rsidTr="00345B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C77859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C77859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Pr="00CB5622" w:rsidRDefault="003327B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_Ref392672772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Off network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EB413F" w:rsidRDefault="005F1C9C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_Ref392673130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5.8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Other topics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Pr="00BC4384" w:rsidRDefault="00BC4384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7048C6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BC4384" w:rsidRPr="00015298" w:rsidTr="00345B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  <w:tr w:rsidR="00BC4384" w:rsidRPr="00015298" w:rsidTr="00345B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15: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CB5622" w:rsidRDefault="00066AEA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_Ref392672856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Floor control, group/private call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61128E" w:rsidRDefault="004128D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Revisions/Drafting (TBD)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C4384" w:rsidRPr="00294C8D" w:rsidRDefault="00BC4384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345B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BC4384" w:rsidRPr="00015298" w:rsidTr="007048C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72406F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Default="004B3CF9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_Ref392672880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5.5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Performance</w:t>
            </w:r>
          </w:p>
          <w:p w:rsidR="004B3CF9" w:rsidRDefault="004B3CF9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_Ref392672942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Priority</w:t>
            </w:r>
          </w:p>
          <w:p w:rsidR="00CE69BF" w:rsidRPr="00CB5622" w:rsidRDefault="00CE69BF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_Ref392673060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5.7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Interworking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EB413F" w:rsidRDefault="004128DD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Revisions/Drafting (TBD)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Default="00FA7AB2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_Ref392673468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BC4384" w:rsidRPr="00451C1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WI status update</w:t>
            </w:r>
          </w:p>
          <w:p w:rsidR="00BC4384" w:rsidRPr="00294C8D" w:rsidRDefault="00BC4384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(close by 16:30)</w:t>
            </w:r>
          </w:p>
        </w:tc>
      </w:tr>
      <w:tr w:rsidR="00BC4384" w:rsidRPr="00015298" w:rsidTr="00345B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015298" w:rsidRDefault="00BC4384" w:rsidP="00345B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17: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C4384" w:rsidRPr="0072406F" w:rsidRDefault="00BC4384" w:rsidP="00345B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18: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72406F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EB413F" w:rsidRDefault="005F1C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Drafting</w:t>
            </w:r>
            <w:r w:rsidR="004128D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(TBD)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C4384" w:rsidRPr="00EB413F" w:rsidRDefault="005F1C9C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Drafting</w:t>
            </w:r>
            <w:r w:rsidR="004128D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(TBD)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BC4384" w:rsidRPr="00015298" w:rsidRDefault="00BC4384" w:rsidP="00345B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BC4384" w:rsidRPr="00015298" w:rsidRDefault="00BC4384" w:rsidP="00BC4384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BC4384" w:rsidRPr="008754F9" w:rsidRDefault="00BC4384" w:rsidP="00BC4384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BC4384" w:rsidRDefault="00BC4384" w:rsidP="00BC4384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BC4384" w:rsidRDefault="00BC4384" w:rsidP="00BC4384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BC4384" w:rsidRDefault="00BC4384" w:rsidP="00BC4384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4" w:name="OLE_LINK7"/>
      <w:bookmarkStart w:id="5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720BF1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 w:rsidRPr="00720BF1">
        <w:rPr>
          <w:b/>
          <w:bCs/>
          <w:sz w:val="20"/>
          <w:szCs w:val="20"/>
        </w:rPr>
        <w:t>Monday</w:t>
      </w:r>
      <w:r w:rsidR="00720BF1" w:rsidRPr="00720BF1">
        <w:rPr>
          <w:bCs/>
          <w:sz w:val="20"/>
          <w:szCs w:val="20"/>
        </w:rPr>
        <w:t>, 7 July 2014, 23:00 BST (UTC+1)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>
        <w:rPr>
          <w:rFonts w:eastAsia="Times New Roman"/>
          <w:b/>
          <w:bCs/>
          <w:sz w:val="20"/>
          <w:szCs w:val="20"/>
        </w:rPr>
        <w:t>Tuesday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720BF1">
        <w:rPr>
          <w:rFonts w:eastAsia="Times New Roman"/>
          <w:sz w:val="20"/>
          <w:szCs w:val="20"/>
        </w:rPr>
        <w:t>8 July</w:t>
      </w:r>
      <w:r w:rsidR="00D64B35">
        <w:rPr>
          <w:rFonts w:eastAsia="Times New Roman"/>
          <w:sz w:val="20"/>
          <w:szCs w:val="20"/>
        </w:rPr>
        <w:t xml:space="preserve"> </w:t>
      </w:r>
      <w:r w:rsidR="005174D7" w:rsidRPr="005174D7">
        <w:rPr>
          <w:rFonts w:eastAsia="Times New Roman"/>
          <w:sz w:val="20"/>
          <w:szCs w:val="20"/>
        </w:rPr>
        <w:t xml:space="preserve">2014, 23:00 </w:t>
      </w:r>
      <w:r w:rsidR="0052371E">
        <w:rPr>
          <w:rFonts w:eastAsia="Times New Roman"/>
          <w:sz w:val="20"/>
          <w:szCs w:val="20"/>
        </w:rPr>
        <w:t>BST (</w:t>
      </w:r>
      <w:r w:rsidR="005174D7" w:rsidRPr="005174D7">
        <w:rPr>
          <w:rFonts w:eastAsia="Times New Roman"/>
          <w:sz w:val="20"/>
          <w:szCs w:val="20"/>
        </w:rPr>
        <w:t>UTC</w:t>
      </w:r>
      <w:r w:rsidR="0052371E">
        <w:rPr>
          <w:rFonts w:eastAsia="Times New Roman"/>
          <w:sz w:val="20"/>
          <w:szCs w:val="20"/>
        </w:rPr>
        <w:t>+1)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http://webapp.etsi.org/meetingDocuments/ViewDocumentList.asp?MTG_Id=31530</w:t>
        </w:r>
      </w:hyperlink>
      <w:r w:rsidR="00186E6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http://www.3gpp.org/ftp/tsg_sa/WG1_Serv/TSGS1_66bis_Dublin/templates/</w:t>
        </w:r>
      </w:hyperlink>
      <w:r w:rsidR="00186E6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4"/>
    <w:bookmarkEnd w:id="5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57"/>
        <w:gridCol w:w="1127"/>
        <w:gridCol w:w="64"/>
        <w:gridCol w:w="2520"/>
        <w:gridCol w:w="4122"/>
        <w:gridCol w:w="2105"/>
        <w:gridCol w:w="428"/>
        <w:gridCol w:w="3627"/>
      </w:tblGrid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316030586"/>
            <w:bookmarkStart w:id="7" w:name="_Toc324137312"/>
            <w:bookmarkStart w:id="8" w:name="_Ref328464055"/>
            <w:bookmarkStart w:id="9" w:name="_Toc331152483"/>
            <w:bookmarkStart w:id="10" w:name="_Ref377238880"/>
            <w:bookmarkStart w:id="11" w:name="_Toc378052431"/>
            <w:bookmarkStart w:id="12" w:name="_Ref392672222"/>
            <w:bookmarkStart w:id="13" w:name="_Toc39267331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</w:tr>
      <w:tr w:rsidR="00291CC5" w:rsidRPr="00B04844" w:rsidTr="00726891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" w:name="_Toc316030587"/>
            <w:bookmarkStart w:id="15" w:name="_Toc324137313"/>
            <w:bookmarkStart w:id="16" w:name="_Toc331152484"/>
            <w:bookmarkStart w:id="17" w:name="_Toc378052432"/>
            <w:bookmarkStart w:id="18" w:name="_Toc39267331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4"/>
            <w:bookmarkEnd w:id="15"/>
            <w:bookmarkEnd w:id="16"/>
            <w:bookmarkEnd w:id="17"/>
            <w:bookmarkEnd w:id="18"/>
          </w:p>
        </w:tc>
      </w:tr>
      <w:tr w:rsidR="00C4115F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AGE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S1-142</w:t>
            </w:r>
            <w:r w:rsidRPr="00726891">
              <w:rPr>
                <w:rFonts w:cs="Arial"/>
              </w:rPr>
              <w:t>003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SA1 Chairman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Draft agenda for SA1#66bis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Revised to S1-142001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4115F" w:rsidRPr="00726891" w:rsidRDefault="00C4115F" w:rsidP="00CC4E12">
            <w:pPr>
              <w:spacing w:after="0" w:line="240" w:lineRule="auto"/>
            </w:pPr>
          </w:p>
        </w:tc>
      </w:tr>
      <w:tr w:rsidR="00C4115F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AGE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  <w:hyperlink r:id="rId13" w:history="1">
              <w:r w:rsidRPr="00726891">
                <w:rPr>
                  <w:rStyle w:val="Hyperlink"/>
                  <w:rFonts w:cs="Arial"/>
                  <w:color w:val="auto"/>
                </w:rPr>
                <w:t>S1-142001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SA1 Chairman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  <w:r w:rsidRPr="000D535D">
              <w:t xml:space="preserve">Draft schedule and </w:t>
            </w:r>
            <w:r w:rsidRPr="00502C95">
              <w:t xml:space="preserve">agenda </w:t>
            </w:r>
            <w:r w:rsidRPr="000D535D">
              <w:t>with document allocation for for SA1#66</w:t>
            </w:r>
            <w:r>
              <w:t>bis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  <w:r w:rsidRPr="00726891">
              <w:t>Revision of S1-142003.</w:t>
            </w: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9" w:name="_Toc316030588"/>
            <w:bookmarkStart w:id="20" w:name="_Toc324137314"/>
            <w:bookmarkStart w:id="21" w:name="_Toc331152485"/>
            <w:bookmarkStart w:id="22" w:name="_Toc378052433"/>
            <w:bookmarkStart w:id="23" w:name="_Toc39267331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9"/>
            <w:bookmarkEnd w:id="20"/>
            <w:bookmarkEnd w:id="21"/>
            <w:bookmarkEnd w:id="22"/>
            <w:bookmarkEnd w:id="23"/>
          </w:p>
        </w:tc>
      </w:tr>
      <w:tr w:rsidR="00726891" w:rsidRPr="00B04844" w:rsidTr="002B7217">
        <w:trPr>
          <w:trHeight w:val="141"/>
        </w:trPr>
        <w:tc>
          <w:tcPr>
            <w:tcW w:w="1984" w:type="dxa"/>
            <w:gridSpan w:val="2"/>
            <w:shd w:val="clear" w:color="auto" w:fill="FFFFFF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gridSpan w:val="5"/>
            <w:shd w:val="clear" w:color="auto" w:fill="FBD4B4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4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" w:name="_Toc378052435"/>
            <w:bookmarkStart w:id="25" w:name="_Toc392673313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Information for delegates</w:t>
            </w:r>
            <w:bookmarkEnd w:id="24"/>
            <w:bookmarkEnd w:id="25"/>
          </w:p>
        </w:tc>
      </w:tr>
      <w:tr w:rsidR="00726891" w:rsidRPr="00B04844" w:rsidTr="001F6F8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at </w:t>
            </w:r>
            <w:hyperlink r:id="rId15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726891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:rsidR="00726891" w:rsidRPr="00F45489" w:rsidRDefault="00726891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3F5077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5E660B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6" w:name="_Toc392673314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rapporteurs</w:t>
            </w:r>
            <w:bookmarkEnd w:id="26"/>
          </w:p>
        </w:tc>
      </w:tr>
      <w:tr w:rsidR="00726891" w:rsidRPr="00B04844" w:rsidTr="003F5077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3F507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3F507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"Beginner's guide" for writing a new TS/TR is available at </w:t>
            </w:r>
            <w:hyperlink r:id="rId16" w:history="1">
              <w:r w:rsidRPr="0086415A">
                <w:rPr>
                  <w:rStyle w:val="Hyperlink"/>
                </w:rPr>
                <w:t>http://www.3gpp.org/specifications-groups/delegates-corner/writing-a-new-spec</w:t>
              </w:r>
            </w:hyperlink>
            <w:r>
              <w:t xml:space="preserve"> (feedback on content is welcome!)</w:t>
            </w: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For detailed drafting guidelines, please see </w:t>
            </w:r>
            <w:hyperlink r:id="rId17" w:history="1">
              <w:r w:rsidRPr="005E660B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21.801</w:t>
              </w:r>
            </w:hyperlink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The rapporteur is expected to produce a work item/study item status report for the end of the meeting under agenda item 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begin"/>
            </w:r>
            <w:r>
              <w:rPr>
                <w:rFonts w:eastAsia="Arial Unicode MS" w:cs="Arial"/>
                <w:szCs w:val="18"/>
                <w:lang w:eastAsia="ar-SA"/>
              </w:rPr>
              <w:instrText xml:space="preserve"> REF _Ref389649848 \r \h </w:instrText>
            </w:r>
            <w:r>
              <w:rPr>
                <w:rFonts w:eastAsia="Arial Unicode MS" w:cs="Arial"/>
                <w:szCs w:val="18"/>
                <w:lang w:eastAsia="ar-SA"/>
              </w:rPr>
            </w:r>
            <w:r>
              <w:rPr>
                <w:rFonts w:eastAsia="Arial Unicode MS" w:cs="Arial"/>
                <w:szCs w:val="18"/>
                <w:lang w:eastAsia="ar-SA"/>
              </w:rPr>
              <w:fldChar w:fldCharType="separate"/>
            </w:r>
            <w:r>
              <w:rPr>
                <w:rFonts w:eastAsia="Arial Unicode MS" w:cs="Arial"/>
                <w:szCs w:val="18"/>
                <w:lang w:eastAsia="ar-SA"/>
              </w:rPr>
              <w:t>7.2</w:t>
            </w:r>
            <w:r>
              <w:rPr>
                <w:rFonts w:eastAsia="Arial Unicode MS" w:cs="Arial"/>
                <w:szCs w:val="18"/>
                <w:lang w:eastAsia="ar-SA"/>
              </w:rPr>
              <w:fldChar w:fldCharType="end"/>
            </w:r>
            <w:r>
              <w:rPr>
                <w:rFonts w:eastAsia="Arial Unicode MS" w:cs="Arial"/>
                <w:szCs w:val="18"/>
                <w:lang w:eastAsia="ar-SA"/>
              </w:rPr>
              <w:t xml:space="preserve">. The template is available </w:t>
            </w:r>
            <w:hyperlink r:id="rId18" w:history="1">
              <w:r w:rsidRPr="00972A3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here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>.</w:t>
            </w: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For draft TR/TS, the rapporteur is expected to update the draft TR/TS with all contributions agreed at the meeting before the meeting is closed.</w:t>
            </w:r>
          </w:p>
          <w:p w:rsidR="00726891" w:rsidRPr="00F45489" w:rsidRDefault="00726891" w:rsidP="005E660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7" w:name="_Toc316030590"/>
            <w:bookmarkStart w:id="28" w:name="_Toc324137316"/>
            <w:bookmarkStart w:id="29" w:name="_Toc331152487"/>
            <w:bookmarkStart w:id="30" w:name="_Toc378052436"/>
            <w:bookmarkStart w:id="31" w:name="_Toc39267331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7"/>
            <w:bookmarkEnd w:id="28"/>
            <w:bookmarkEnd w:id="29"/>
            <w:bookmarkEnd w:id="30"/>
            <w:bookmarkEnd w:id="31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2" w:name="_Toc316030592"/>
            <w:bookmarkStart w:id="33" w:name="_Toc324137317"/>
            <w:bookmarkStart w:id="34" w:name="_Toc331152488"/>
            <w:bookmarkStart w:id="35" w:name="_Toc378052437"/>
            <w:bookmarkStart w:id="36" w:name="_Toc39267331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32"/>
            <w:bookmarkEnd w:id="33"/>
            <w:bookmarkEnd w:id="34"/>
            <w:bookmarkEnd w:id="35"/>
            <w:bookmarkEnd w:id="36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2548BC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2548B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7" w:name="_Toc316030593"/>
            <w:bookmarkStart w:id="38" w:name="_Toc324137318"/>
            <w:bookmarkStart w:id="39" w:name="_Ref328464089"/>
            <w:bookmarkStart w:id="40" w:name="_Toc331152489"/>
            <w:bookmarkStart w:id="41" w:name="_Ref377238886"/>
            <w:bookmarkStart w:id="42" w:name="_Toc378052438"/>
            <w:bookmarkStart w:id="43" w:name="_Toc39267331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</w:p>
        </w:tc>
      </w:tr>
      <w:tr w:rsidR="00726891" w:rsidRPr="00B04844" w:rsidTr="002548B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2548B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44" w:name="_Toc316030594"/>
            <w:bookmarkStart w:id="45" w:name="_Toc324137319"/>
            <w:bookmarkStart w:id="46" w:name="_Toc331152490"/>
            <w:bookmarkStart w:id="47" w:name="_Toc378052439"/>
            <w:bookmarkStart w:id="48" w:name="_Ref392672231"/>
            <w:bookmarkStart w:id="49" w:name="_Toc39267331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44"/>
            <w:bookmarkEnd w:id="45"/>
            <w:bookmarkEnd w:id="46"/>
            <w:bookmarkEnd w:id="47"/>
            <w:bookmarkEnd w:id="48"/>
            <w:bookmarkEnd w:id="49"/>
          </w:p>
        </w:tc>
      </w:tr>
      <w:tr w:rsidR="00C4115F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  <w:r>
              <w:t>REP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  <w:rPr>
                <w:rFonts w:cs="Arial"/>
              </w:rPr>
            </w:pPr>
            <w:hyperlink r:id="rId19" w:history="1">
              <w:r w:rsidRPr="007048C6">
                <w:rPr>
                  <w:rStyle w:val="Hyperlink"/>
                  <w:rFonts w:cs="Arial"/>
                </w:rPr>
                <w:t>S1-142004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  <w:r>
              <w:t>SA1 Chairman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4115F" w:rsidRPr="000D535D" w:rsidRDefault="00C4115F" w:rsidP="00CC4E12">
            <w:pPr>
              <w:spacing w:after="0" w:line="240" w:lineRule="auto"/>
            </w:pPr>
            <w:r>
              <w:t>SA1-related topics at SA#64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115F" w:rsidRPr="00726891" w:rsidRDefault="00C4115F" w:rsidP="00CC4E12">
            <w:pPr>
              <w:spacing w:after="0" w:line="240" w:lineRule="auto"/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0" w:name="_Toc316030604"/>
            <w:bookmarkStart w:id="51" w:name="_Ref323299749"/>
            <w:bookmarkStart w:id="52" w:name="_Ref323299887"/>
            <w:bookmarkStart w:id="53" w:name="_Ref323300545"/>
            <w:bookmarkStart w:id="54" w:name="_Ref323575303"/>
            <w:bookmarkStart w:id="55" w:name="_Ref323803964"/>
            <w:bookmarkStart w:id="56" w:name="_Toc324137331"/>
            <w:bookmarkStart w:id="57" w:name="_Ref328464123"/>
            <w:bookmarkStart w:id="58" w:name="_Ref328464831"/>
            <w:bookmarkStart w:id="59" w:name="_Ref330746989"/>
            <w:bookmarkStart w:id="60" w:name="_Ref330753196"/>
            <w:bookmarkStart w:id="61" w:name="_Ref330753201"/>
            <w:bookmarkStart w:id="62" w:name="_Ref330756767"/>
            <w:bookmarkStart w:id="63" w:name="_Ref330816083"/>
            <w:bookmarkStart w:id="64" w:name="_Ref331146603"/>
            <w:bookmarkStart w:id="65" w:name="_Toc331152496"/>
            <w:bookmarkStart w:id="66" w:name="_Ref377226970"/>
            <w:bookmarkStart w:id="67" w:name="_Ref377238892"/>
            <w:bookmarkStart w:id="68" w:name="_Ref377293700"/>
            <w:bookmarkStart w:id="69" w:name="_Toc378052440"/>
            <w:bookmarkStart w:id="70" w:name="_Ref392672233"/>
            <w:bookmarkStart w:id="71" w:name="_Toc392673319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</w:tr>
      <w:tr w:rsidR="00272CF1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</w:pPr>
            <w:bookmarkStart w:id="72" w:name="_Ref377331773"/>
            <w:bookmarkStart w:id="73" w:name="_Toc378052450"/>
            <w:r>
              <w:t>TO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2CF1" w:rsidRPr="00C4115F" w:rsidRDefault="004D07F9" w:rsidP="00CC4E12">
            <w:pPr>
              <w:spacing w:after="0" w:line="240" w:lineRule="auto"/>
              <w:rPr>
                <w:rFonts w:cs="Arial"/>
              </w:rPr>
            </w:pPr>
            <w:hyperlink r:id="rId20" w:history="1">
              <w:r w:rsidR="00272CF1" w:rsidRPr="007048C6">
                <w:rPr>
                  <w:rStyle w:val="Hyperlink"/>
                  <w:rFonts w:cs="Arial"/>
                </w:rPr>
                <w:t>S1-142072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</w:pPr>
            <w:r>
              <w:t>OMA LS_1007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</w:pPr>
            <w:r>
              <w:t>LS to 3GPP TSG SA1, response to S1-141590 LS on MCPTT Requirements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272CF1" w:rsidRPr="00726891" w:rsidRDefault="00272CF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2CF1" w:rsidRPr="00726891" w:rsidRDefault="00272CF1" w:rsidP="00CC4E12">
            <w:pPr>
              <w:spacing w:after="0" w:line="240" w:lineRule="auto"/>
            </w:pPr>
          </w:p>
        </w:tc>
      </w:tr>
      <w:tr w:rsidR="00272CF1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</w:pPr>
            <w:r>
              <w:t>TO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2CF1" w:rsidRPr="00C4115F" w:rsidRDefault="004D07F9" w:rsidP="00CC4E12">
            <w:pPr>
              <w:spacing w:after="0" w:line="240" w:lineRule="auto"/>
              <w:rPr>
                <w:rFonts w:cs="Arial"/>
              </w:rPr>
            </w:pPr>
            <w:hyperlink r:id="rId21" w:history="1">
              <w:r w:rsidR="00272CF1" w:rsidRPr="007048C6">
                <w:rPr>
                  <w:rStyle w:val="Hyperlink"/>
                  <w:rFonts w:cs="Arial"/>
                </w:rPr>
                <w:t>S1-142073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</w:pPr>
            <w:r>
              <w:t>TIA TR88-14-0033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272CF1" w:rsidRDefault="00272CF1" w:rsidP="00CC4E12">
            <w:pPr>
              <w:spacing w:after="0" w:line="240" w:lineRule="auto"/>
            </w:pPr>
            <w:r>
              <w:t>LS on Mission Critical Push To Talk over LTE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272CF1" w:rsidRPr="00726891" w:rsidRDefault="00272CF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72CF1" w:rsidRPr="00726891" w:rsidRDefault="00272CF1" w:rsidP="00CC4E12">
            <w:pPr>
              <w:spacing w:after="0" w:line="240" w:lineRule="auto"/>
            </w:pPr>
          </w:p>
        </w:tc>
      </w:tr>
      <w:tr w:rsidR="00272CF1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FF9900"/>
          </w:tcPr>
          <w:p w:rsidR="00272CF1" w:rsidRPr="00676432" w:rsidRDefault="00272CF1" w:rsidP="00CC4E12">
            <w:pPr>
              <w:spacing w:after="0" w:line="240" w:lineRule="auto"/>
            </w:pPr>
            <w:r w:rsidRPr="00676432">
              <w:lastRenderedPageBreak/>
              <w:t>CC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272CF1" w:rsidRPr="00676432" w:rsidRDefault="004D07F9" w:rsidP="00CC4E12">
            <w:pPr>
              <w:spacing w:after="0" w:line="240" w:lineRule="auto"/>
              <w:rPr>
                <w:rFonts w:cs="Arial"/>
              </w:rPr>
            </w:pPr>
            <w:hyperlink r:id="rId22" w:history="1">
              <w:r w:rsidR="00272CF1" w:rsidRPr="007048C6">
                <w:rPr>
                  <w:rStyle w:val="Hyperlink"/>
                  <w:rFonts w:cs="Arial"/>
                  <w:color w:val="auto"/>
                </w:rPr>
                <w:t>S1-142074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9900"/>
          </w:tcPr>
          <w:p w:rsidR="00272CF1" w:rsidRPr="00676432" w:rsidRDefault="00272CF1" w:rsidP="00CC4E12">
            <w:pPr>
              <w:spacing w:after="0" w:line="240" w:lineRule="auto"/>
            </w:pPr>
            <w:r w:rsidRPr="00676432">
              <w:t>S3-140937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FF9900"/>
          </w:tcPr>
          <w:p w:rsidR="00272CF1" w:rsidRPr="00676432" w:rsidRDefault="00272CF1" w:rsidP="00CC4E12">
            <w:pPr>
              <w:spacing w:after="0" w:line="240" w:lineRule="auto"/>
            </w:pPr>
            <w:r w:rsidRPr="00676432">
              <w:t>LS on GCSE security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FF9900"/>
          </w:tcPr>
          <w:p w:rsidR="00272CF1" w:rsidRPr="00676432" w:rsidRDefault="00676432" w:rsidP="00CC4E12">
            <w:pPr>
              <w:spacing w:after="0" w:line="240" w:lineRule="auto"/>
            </w:pPr>
            <w:r w:rsidRPr="00676432">
              <w:t>Postponed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272CF1" w:rsidRPr="00676432" w:rsidRDefault="00272CF1" w:rsidP="00CC4E12">
            <w:pPr>
              <w:spacing w:after="0" w:line="240" w:lineRule="auto"/>
            </w:pPr>
          </w:p>
        </w:tc>
      </w:tr>
      <w:tr w:rsidR="00726891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5E700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4" w:name="_Toc392673320"/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MCPTT: Mission Critical Push To Talk over LTE [</w:t>
            </w:r>
            <w:hyperlink r:id="rId23" w:history="1">
              <w:r w:rsidRPr="00186E6C">
                <w:rPr>
                  <w:rStyle w:val="Hyperlink"/>
                  <w:rFonts w:eastAsia="Arial Unicode MS" w:cs="Arial"/>
                  <w:b/>
                  <w:sz w:val="24"/>
                  <w:szCs w:val="18"/>
                  <w:lang w:eastAsia="ar-SA"/>
                </w:rPr>
                <w:t>SP-1</w:t>
              </w:r>
              <w:r>
                <w:rPr>
                  <w:rStyle w:val="Hyperlink"/>
                  <w:rFonts w:eastAsia="Arial Unicode MS" w:cs="Arial"/>
                  <w:b/>
                  <w:sz w:val="24"/>
                  <w:szCs w:val="18"/>
                  <w:lang w:eastAsia="ar-SA"/>
                </w:rPr>
                <w:t>40276</w:t>
              </w:r>
            </w:hyperlink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]</w:t>
            </w:r>
            <w:bookmarkEnd w:id="72"/>
            <w:bookmarkEnd w:id="73"/>
            <w:bookmarkEnd w:id="74"/>
          </w:p>
        </w:tc>
      </w:tr>
      <w:tr w:rsidR="00726891" w:rsidRPr="00B04844" w:rsidTr="00796627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BC469F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24" w:history="1">
              <w:r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TS 22.179 v0.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4</w:t>
              </w:r>
              <w:r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</w:t>
              </w:r>
              <w:r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</w:t>
            </w:r>
            <w:r>
              <w:rPr>
                <w:rFonts w:eastAsia="Arial Unicode MS" w:cs="Arial"/>
                <w:szCs w:val="18"/>
                <w:lang w:eastAsia="ar-SA"/>
              </w:rPr>
              <w:t>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eastAsia="ar-SA"/>
              </w:rPr>
              <w:t>12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50%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647F" w:rsidRPr="00B04844" w:rsidTr="00D8200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8D647F" w:rsidRDefault="008D647F">
            <w:pPr>
              <w:pStyle w:val="Heading2"/>
              <w:rPr>
                <w:sz w:val="24"/>
                <w:szCs w:val="18"/>
              </w:rPr>
            </w:pPr>
            <w:bookmarkStart w:id="75" w:name="_Ref392672500"/>
            <w:bookmarkStart w:id="76" w:name="_Toc392673321"/>
            <w:r>
              <w:rPr>
                <w:sz w:val="24"/>
                <w:szCs w:val="18"/>
              </w:rPr>
              <w:t>Editorial and clean-up</w:t>
            </w:r>
            <w:bookmarkEnd w:id="75"/>
            <w:bookmarkEnd w:id="76"/>
          </w:p>
        </w:tc>
      </w:tr>
      <w:tr w:rsidR="008D647F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D647F" w:rsidRDefault="008D647F" w:rsidP="00CC4E12">
            <w:pPr>
              <w:spacing w:after="0" w:line="240" w:lineRule="auto"/>
            </w:pPr>
            <w:r>
              <w:t>TR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647F" w:rsidRPr="00C4115F" w:rsidRDefault="008D647F" w:rsidP="00CC4E12">
            <w:pPr>
              <w:spacing w:after="0" w:line="240" w:lineRule="auto"/>
              <w:rPr>
                <w:rFonts w:cs="Arial"/>
              </w:rPr>
            </w:pPr>
            <w:hyperlink r:id="rId25" w:history="1">
              <w:r w:rsidRPr="007048C6">
                <w:rPr>
                  <w:rStyle w:val="Hyperlink"/>
                  <w:rFonts w:cs="Arial"/>
                </w:rPr>
                <w:t>S1-142007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D647F" w:rsidRDefault="008D647F" w:rsidP="00CC4E12">
            <w:pPr>
              <w:spacing w:after="0" w:line="240" w:lineRule="auto"/>
            </w:pPr>
            <w:r>
              <w:t>Rapporteur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D647F" w:rsidRDefault="00924CB3" w:rsidP="00CC4E12">
            <w:pPr>
              <w:spacing w:after="0" w:line="240" w:lineRule="auto"/>
            </w:pPr>
            <w:r>
              <w:rPr>
                <w:rFonts w:eastAsia="SimSun"/>
                <w:lang w:eastAsia="en-GB"/>
              </w:rPr>
              <w:t>Editorial revision of TS 22.179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D647F" w:rsidRPr="00726891" w:rsidRDefault="008D647F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647F" w:rsidRPr="00726891" w:rsidRDefault="008D647F" w:rsidP="00CC4E12">
            <w:pPr>
              <w:spacing w:after="0" w:line="240" w:lineRule="auto"/>
            </w:pPr>
          </w:p>
        </w:tc>
      </w:tr>
      <w:tr w:rsidR="008E3897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E3897" w:rsidRDefault="008E3897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3897" w:rsidRPr="00C4115F" w:rsidRDefault="008E3897" w:rsidP="00CC4E12">
            <w:pPr>
              <w:spacing w:after="0" w:line="240" w:lineRule="auto"/>
              <w:rPr>
                <w:rFonts w:cs="Arial"/>
              </w:rPr>
            </w:pPr>
            <w:hyperlink r:id="rId26" w:history="1">
              <w:r w:rsidRPr="007048C6">
                <w:rPr>
                  <w:rStyle w:val="Hyperlink"/>
                  <w:rFonts w:cs="Arial"/>
                </w:rPr>
                <w:t>S1-142011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E3897" w:rsidRDefault="008E3897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E3897" w:rsidRDefault="008E3897" w:rsidP="00CC4E12">
            <w:pPr>
              <w:spacing w:after="0" w:line="240" w:lineRule="auto"/>
            </w:pPr>
            <w:r>
              <w:t>Collecting and uniquely labelling Variables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E3897" w:rsidRPr="00726891" w:rsidRDefault="008E3897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E3897" w:rsidRPr="00726891" w:rsidRDefault="008E3897" w:rsidP="00CC4E12">
            <w:pPr>
              <w:spacing w:after="0" w:line="240" w:lineRule="auto"/>
            </w:pPr>
          </w:p>
        </w:tc>
      </w:tr>
      <w:tr w:rsidR="00FE7255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E7255" w:rsidRDefault="00FE7255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255" w:rsidRPr="00C4115F" w:rsidRDefault="00FE7255" w:rsidP="00CC4E12">
            <w:pPr>
              <w:spacing w:after="0" w:line="240" w:lineRule="auto"/>
              <w:rPr>
                <w:rFonts w:cs="Arial"/>
              </w:rPr>
            </w:pPr>
            <w:hyperlink r:id="rId27" w:history="1">
              <w:r w:rsidRPr="007048C6">
                <w:rPr>
                  <w:rStyle w:val="Hyperlink"/>
                  <w:rFonts w:cs="Arial"/>
                </w:rPr>
                <w:t>S1-142008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E7255" w:rsidRDefault="00FE7255" w:rsidP="00CC4E12">
            <w:pPr>
              <w:spacing w:after="0" w:line="240" w:lineRule="auto"/>
            </w:pPr>
            <w:r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E7255" w:rsidRDefault="00FE7255" w:rsidP="00CC4E12">
            <w:pPr>
              <w:spacing w:after="0" w:line="240" w:lineRule="auto"/>
            </w:pPr>
            <w:r>
              <w:t>Removal of ‘hanging paragraphs’ in draft TS 22.179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E7255" w:rsidRPr="00726891" w:rsidRDefault="00FE7255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7255" w:rsidRPr="00726891" w:rsidRDefault="00FE7255" w:rsidP="00CC4E12">
            <w:pPr>
              <w:spacing w:after="0" w:line="240" w:lineRule="auto"/>
            </w:pPr>
            <w:r>
              <w:t xml:space="preserve">Related to </w:t>
            </w:r>
            <w:hyperlink r:id="rId28" w:history="1">
              <w:r w:rsidRPr="002B2FEE">
                <w:rPr>
                  <w:rStyle w:val="Hyperlink"/>
                  <w:rFonts w:cs="Arial"/>
                </w:rPr>
                <w:t>S1-142053</w:t>
              </w:r>
            </w:hyperlink>
          </w:p>
        </w:tc>
      </w:tr>
      <w:tr w:rsidR="0083316F" w:rsidRPr="00432926" w:rsidTr="002B2FEE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3316F" w:rsidRDefault="0083316F" w:rsidP="002B2FEE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316F" w:rsidRPr="00C4115F" w:rsidRDefault="0083316F" w:rsidP="002B2FEE">
            <w:pPr>
              <w:spacing w:after="0" w:line="240" w:lineRule="auto"/>
              <w:rPr>
                <w:rFonts w:cs="Arial"/>
              </w:rPr>
            </w:pPr>
            <w:hyperlink r:id="rId29" w:history="1">
              <w:r w:rsidRPr="002B2FEE">
                <w:rPr>
                  <w:rStyle w:val="Hyperlink"/>
                  <w:rFonts w:cs="Arial"/>
                </w:rPr>
                <w:t>S1-142053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3316F" w:rsidRDefault="0083316F" w:rsidP="002B2FEE">
            <w:pPr>
              <w:spacing w:after="0" w:line="240" w:lineRule="auto"/>
            </w:pPr>
            <w:r>
              <w:t>General Dynamics UK Ltd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3316F" w:rsidRDefault="0083316F" w:rsidP="002B2FEE">
            <w:pPr>
              <w:spacing w:after="0" w:line="240" w:lineRule="auto"/>
            </w:pPr>
            <w:r>
              <w:t>Clause structure for group call section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3316F" w:rsidRPr="00726891" w:rsidRDefault="0083316F" w:rsidP="002B2FEE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316F" w:rsidRPr="00726891" w:rsidRDefault="00FE7255" w:rsidP="002B2FEE">
            <w:pPr>
              <w:spacing w:after="0" w:line="240" w:lineRule="auto"/>
            </w:pPr>
            <w:r>
              <w:t xml:space="preserve">Related to </w:t>
            </w:r>
            <w:hyperlink r:id="rId30" w:history="1">
              <w:r w:rsidRPr="00345BBC">
                <w:rPr>
                  <w:rStyle w:val="Hyperlink"/>
                  <w:rFonts w:cs="Arial"/>
                </w:rPr>
                <w:t>S1-142008</w:t>
              </w:r>
            </w:hyperlink>
          </w:p>
        </w:tc>
      </w:tr>
      <w:tr w:rsidR="005E75D8" w:rsidRPr="00B04844" w:rsidTr="00D8200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5E75D8" w:rsidRDefault="005E75D8">
            <w:pPr>
              <w:pStyle w:val="Heading2"/>
              <w:rPr>
                <w:sz w:val="24"/>
                <w:szCs w:val="18"/>
              </w:rPr>
            </w:pPr>
            <w:bookmarkStart w:id="77" w:name="_Ref392672701"/>
            <w:bookmarkStart w:id="78" w:name="_Toc392673322"/>
            <w:r>
              <w:rPr>
                <w:sz w:val="24"/>
                <w:szCs w:val="18"/>
              </w:rPr>
              <w:t>Scope</w:t>
            </w:r>
            <w:r w:rsidR="00006535">
              <w:rPr>
                <w:sz w:val="24"/>
                <w:szCs w:val="18"/>
              </w:rPr>
              <w:t>,</w:t>
            </w:r>
            <w:r>
              <w:rPr>
                <w:sz w:val="24"/>
                <w:szCs w:val="18"/>
              </w:rPr>
              <w:t xml:space="preserve"> overview</w:t>
            </w:r>
            <w:r w:rsidR="00006535">
              <w:rPr>
                <w:sz w:val="24"/>
                <w:szCs w:val="18"/>
              </w:rPr>
              <w:t xml:space="preserve"> and terminology</w:t>
            </w:r>
            <w:bookmarkEnd w:id="77"/>
            <w:bookmarkEnd w:id="78"/>
          </w:p>
        </w:tc>
      </w:tr>
      <w:tr w:rsidR="005E75D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</w:pPr>
            <w:r>
              <w:t>WID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rFonts w:cs="Arial"/>
              </w:rPr>
            </w:pPr>
            <w:hyperlink r:id="rId31" w:history="1">
              <w:r w:rsidRPr="007048C6">
                <w:rPr>
                  <w:rStyle w:val="Hyperlink"/>
                  <w:rFonts w:cs="Arial"/>
                </w:rPr>
                <w:t>S1-142054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</w:pPr>
            <w:r>
              <w:t>French Ministry of Interior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</w:pPr>
            <w:r>
              <w:t>Modification of WID MCPTT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  <w:r>
              <w:t xml:space="preserve">Related to </w:t>
            </w:r>
            <w:hyperlink r:id="rId32" w:history="1">
              <w:r w:rsidRPr="002B2FEE">
                <w:rPr>
                  <w:rStyle w:val="Hyperlink"/>
                  <w:rFonts w:cs="Arial"/>
                </w:rPr>
                <w:t>S1-142055</w:t>
              </w:r>
            </w:hyperlink>
          </w:p>
        </w:tc>
      </w:tr>
      <w:tr w:rsidR="005E75D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rFonts w:cs="Arial"/>
              </w:rPr>
            </w:pPr>
            <w:hyperlink r:id="rId33" w:history="1">
              <w:r w:rsidRPr="007048C6">
                <w:rPr>
                  <w:rStyle w:val="Hyperlink"/>
                  <w:rFonts w:cs="Arial"/>
                </w:rPr>
                <w:t>S1-142055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A32377" w:rsidP="00CC4E12">
            <w:pPr>
              <w:spacing w:after="0" w:line="240" w:lineRule="auto"/>
            </w:pPr>
            <w:r>
              <w:t>French Ministry of Interior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Mission Critical Push to Transmit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  <w:r>
              <w:t xml:space="preserve">Related to </w:t>
            </w:r>
            <w:hyperlink r:id="rId34" w:history="1">
              <w:r w:rsidRPr="002B2FEE">
                <w:rPr>
                  <w:rStyle w:val="Hyperlink"/>
                  <w:rFonts w:cs="Arial"/>
                </w:rPr>
                <w:t>S1-142054</w:t>
              </w:r>
            </w:hyperlink>
          </w:p>
        </w:tc>
      </w:tr>
      <w:tr w:rsidR="005E75D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rFonts w:cs="Arial"/>
              </w:rPr>
            </w:pPr>
            <w:hyperlink r:id="rId35" w:history="1">
              <w:r w:rsidRPr="007048C6">
                <w:rPr>
                  <w:rStyle w:val="Hyperlink"/>
                  <w:rFonts w:cs="Arial"/>
                </w:rPr>
                <w:t>S1-142028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Alcatel-Lucent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MCPTT Scope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  <w:r>
              <w:t xml:space="preserve">Related to </w:t>
            </w:r>
            <w:hyperlink r:id="rId36" w:history="1">
              <w:r w:rsidRPr="00345BBC">
                <w:rPr>
                  <w:rStyle w:val="Hyperlink"/>
                  <w:rFonts w:cs="Arial"/>
                </w:rPr>
                <w:t>S1-142029</w:t>
              </w:r>
            </w:hyperlink>
          </w:p>
        </w:tc>
      </w:tr>
      <w:tr w:rsidR="005E75D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C4115F" w:rsidRDefault="005E75D8" w:rsidP="00CC4E12">
            <w:pPr>
              <w:spacing w:after="0" w:line="240" w:lineRule="auto"/>
              <w:rPr>
                <w:rFonts w:cs="Arial"/>
              </w:rPr>
            </w:pPr>
            <w:hyperlink r:id="rId37" w:history="1">
              <w:r w:rsidRPr="007048C6">
                <w:rPr>
                  <w:rStyle w:val="Hyperlink"/>
                  <w:rFonts w:cs="Arial"/>
                </w:rPr>
                <w:t>S1-142029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Alcatel-Lucent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E75D8" w:rsidRDefault="005E75D8" w:rsidP="00CC4E12">
            <w:pPr>
              <w:spacing w:after="0" w:line="240" w:lineRule="auto"/>
            </w:pPr>
            <w:r>
              <w:t>References for ProSe and GCSE specs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75D8" w:rsidRPr="00726891" w:rsidRDefault="005E75D8" w:rsidP="00CC4E12">
            <w:pPr>
              <w:spacing w:after="0" w:line="240" w:lineRule="auto"/>
            </w:pPr>
            <w:r>
              <w:t xml:space="preserve">Related to </w:t>
            </w:r>
            <w:hyperlink r:id="rId38" w:history="1">
              <w:r w:rsidRPr="00345BBC">
                <w:rPr>
                  <w:rStyle w:val="Hyperlink"/>
                  <w:rFonts w:cs="Arial"/>
                </w:rPr>
                <w:t>S1-142028</w:t>
              </w:r>
            </w:hyperlink>
          </w:p>
        </w:tc>
      </w:tr>
      <w:tr w:rsidR="003C5A01" w:rsidRPr="00432926" w:rsidTr="00131AFA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1D4888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  <w:rPr>
                <w:rFonts w:cs="Arial"/>
              </w:rPr>
            </w:pPr>
            <w:hyperlink r:id="rId39" w:history="1">
              <w:r w:rsidRPr="007048C6">
                <w:rPr>
                  <w:rStyle w:val="Hyperlink"/>
                  <w:rFonts w:cs="Arial"/>
                  <w:color w:val="auto"/>
                </w:rPr>
                <w:t>S1-142009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</w:pPr>
            <w:r w:rsidRPr="00131AFA"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</w:pPr>
            <w:r w:rsidRPr="00131AFA">
              <w:t>Alignment of MCPTT Terminology Previously Agreed in S1-141544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</w:pPr>
            <w:r>
              <w:t xml:space="preserve">Replaced by </w:t>
            </w:r>
            <w:r w:rsidRPr="00131AFA">
              <w:t>S1-142076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C5A01" w:rsidRPr="00131AFA" w:rsidRDefault="003C5A01" w:rsidP="00CC4E12">
            <w:pPr>
              <w:spacing w:after="0" w:line="240" w:lineRule="auto"/>
            </w:pPr>
          </w:p>
        </w:tc>
      </w:tr>
      <w:tr w:rsidR="003C5A01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3C5A01" w:rsidRPr="00131AFA" w:rsidRDefault="001D4888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5A01" w:rsidRPr="00131AFA" w:rsidRDefault="003C5A01" w:rsidP="00CC4E12">
            <w:pPr>
              <w:spacing w:after="0" w:line="240" w:lineRule="auto"/>
              <w:rPr>
                <w:rFonts w:cs="Arial"/>
              </w:rPr>
            </w:pPr>
            <w:hyperlink r:id="rId40" w:history="1">
              <w:r w:rsidRPr="007048C6">
                <w:rPr>
                  <w:rStyle w:val="Hyperlink"/>
                  <w:color w:val="auto"/>
                </w:rPr>
                <w:t>S1-142076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3C5A01" w:rsidRPr="00131AFA" w:rsidRDefault="003C5A01" w:rsidP="00CC4E12">
            <w:pPr>
              <w:spacing w:after="0" w:line="240" w:lineRule="auto"/>
            </w:pPr>
            <w:r w:rsidRPr="00131AFA"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3C5A01" w:rsidRPr="00131AFA" w:rsidRDefault="003C5A01" w:rsidP="00CC4E12">
            <w:pPr>
              <w:spacing w:after="0" w:line="240" w:lineRule="auto"/>
            </w:pPr>
            <w:r w:rsidRPr="00131AFA">
              <w:t>Alignment of MCPTT Terminology Previously Agreed in S1-141544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3C5A01" w:rsidRPr="00131AFA" w:rsidRDefault="003C5A0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5A01" w:rsidRDefault="003C5A01">
            <w:pPr>
              <w:spacing w:after="0" w:line="240" w:lineRule="auto"/>
            </w:pPr>
            <w:r>
              <w:t>Replace</w:t>
            </w:r>
            <w:r w:rsidR="00676432">
              <w:t>s</w:t>
            </w:r>
            <w:r>
              <w:t xml:space="preserve"> </w:t>
            </w:r>
            <w:r w:rsidRPr="00131AFA">
              <w:t>S1-142009.</w:t>
            </w:r>
          </w:p>
          <w:p w:rsidR="00A32377" w:rsidRDefault="00A32377">
            <w:pPr>
              <w:spacing w:after="0" w:line="240" w:lineRule="auto"/>
            </w:pPr>
            <w:r>
              <w:t xml:space="preserve">Related to </w:t>
            </w:r>
            <w:hyperlink r:id="rId41" w:history="1">
              <w:r w:rsidRPr="00345BBC">
                <w:rPr>
                  <w:rStyle w:val="Hyperlink"/>
                  <w:rFonts w:cs="Arial"/>
                </w:rPr>
                <w:t>S1-142069</w:t>
              </w:r>
            </w:hyperlink>
          </w:p>
          <w:p w:rsidR="00DF7716" w:rsidRPr="00131AFA" w:rsidRDefault="00DF7716">
            <w:pPr>
              <w:spacing w:after="0" w:line="240" w:lineRule="auto"/>
            </w:pPr>
            <w:r w:rsidRPr="00345BBC">
              <w:rPr>
                <w:highlight w:val="yellow"/>
              </w:rPr>
              <w:t>Comment:</w:t>
            </w:r>
            <w:r>
              <w:t xml:space="preserve"> Propose to split into several documents</w:t>
            </w:r>
          </w:p>
        </w:tc>
      </w:tr>
      <w:tr w:rsidR="00006535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006535" w:rsidRDefault="00006535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6535" w:rsidRPr="00C4115F" w:rsidRDefault="00006535" w:rsidP="00CC4E12">
            <w:pPr>
              <w:spacing w:after="0" w:line="240" w:lineRule="auto"/>
              <w:rPr>
                <w:rFonts w:cs="Arial"/>
              </w:rPr>
            </w:pPr>
            <w:hyperlink r:id="rId42" w:history="1">
              <w:r w:rsidRPr="007048C6">
                <w:rPr>
                  <w:rStyle w:val="Hyperlink"/>
                  <w:rFonts w:cs="Arial"/>
                </w:rPr>
                <w:t>S1-142040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06535" w:rsidRDefault="00006535" w:rsidP="00CC4E12">
            <w:pPr>
              <w:spacing w:after="0" w:line="240" w:lineRule="auto"/>
            </w:pPr>
            <w:r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006535" w:rsidRDefault="00006535" w:rsidP="00CC4E12">
            <w:pPr>
              <w:spacing w:after="0" w:line="240" w:lineRule="auto"/>
            </w:pPr>
            <w:r>
              <w:t>MCPTT State Diagram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006535" w:rsidRPr="00726891" w:rsidRDefault="00006535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06535" w:rsidRPr="00726891" w:rsidRDefault="00006535" w:rsidP="00CC4E12">
            <w:pPr>
              <w:spacing w:after="0" w:line="240" w:lineRule="auto"/>
            </w:pPr>
          </w:p>
        </w:tc>
      </w:tr>
      <w:tr w:rsidR="00B6009B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B6009B" w:rsidRDefault="00B6009B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6009B" w:rsidRPr="00C4115F" w:rsidRDefault="00B6009B" w:rsidP="00CC4E12">
            <w:pPr>
              <w:spacing w:after="0" w:line="240" w:lineRule="auto"/>
              <w:rPr>
                <w:rFonts w:cs="Arial"/>
              </w:rPr>
            </w:pPr>
            <w:hyperlink r:id="rId43" w:history="1">
              <w:r w:rsidRPr="007048C6">
                <w:rPr>
                  <w:rStyle w:val="Hyperlink"/>
                  <w:rFonts w:cs="Arial"/>
                </w:rPr>
                <w:t>S1-142006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B6009B" w:rsidRDefault="00B6009B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B6009B" w:rsidRDefault="00B6009B" w:rsidP="00CC4E12">
            <w:pPr>
              <w:spacing w:after="0" w:line="240" w:lineRule="auto"/>
            </w:pPr>
            <w:r>
              <w:t>Removal of requirements from definitions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B6009B" w:rsidRPr="00726891" w:rsidRDefault="00B6009B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6009B" w:rsidRPr="00726891" w:rsidRDefault="00B6009B" w:rsidP="00CC4E12">
            <w:pPr>
              <w:spacing w:after="0" w:line="240" w:lineRule="auto"/>
            </w:pPr>
          </w:p>
        </w:tc>
      </w:tr>
      <w:tr w:rsidR="00341154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341154" w:rsidRDefault="00341154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1154" w:rsidRPr="00C4115F" w:rsidRDefault="00341154" w:rsidP="00345BBC">
            <w:pPr>
              <w:spacing w:after="0" w:line="240" w:lineRule="auto"/>
              <w:rPr>
                <w:rFonts w:cs="Arial"/>
              </w:rPr>
            </w:pPr>
            <w:hyperlink r:id="rId44" w:history="1">
              <w:r w:rsidRPr="00345BBC">
                <w:rPr>
                  <w:rStyle w:val="Hyperlink"/>
                  <w:rFonts w:cs="Arial"/>
                </w:rPr>
                <w:t>S1-142047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341154" w:rsidRDefault="00341154" w:rsidP="00345BBC">
            <w:pPr>
              <w:spacing w:after="0" w:line="240" w:lineRule="auto"/>
            </w:pPr>
            <w:r>
              <w:t>Huawei, TD Tech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341154" w:rsidRDefault="00341154" w:rsidP="00345BBC">
            <w:pPr>
              <w:spacing w:after="0" w:line="240" w:lineRule="auto"/>
            </w:pPr>
            <w:r>
              <w:t>Introduction to dispatcher for MCPTT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341154" w:rsidRPr="00726891" w:rsidRDefault="00341154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1154" w:rsidRPr="00726891" w:rsidRDefault="00341154" w:rsidP="00345BBC">
            <w:pPr>
              <w:spacing w:after="0" w:line="240" w:lineRule="auto"/>
            </w:pPr>
          </w:p>
        </w:tc>
      </w:tr>
      <w:tr w:rsidR="00111819" w:rsidRPr="00B04844" w:rsidTr="00D8200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111819" w:rsidRPr="00F45489" w:rsidRDefault="00D63350" w:rsidP="007048C6">
            <w:pPr>
              <w:pStyle w:val="Heading2"/>
              <w:rPr>
                <w:sz w:val="24"/>
                <w:szCs w:val="18"/>
              </w:rPr>
            </w:pPr>
            <w:bookmarkStart w:id="79" w:name="_Ref392672772"/>
            <w:bookmarkStart w:id="80" w:name="_Toc392673323"/>
            <w:r>
              <w:rPr>
                <w:sz w:val="24"/>
                <w:szCs w:val="18"/>
              </w:rPr>
              <w:t>Off-network</w:t>
            </w:r>
            <w:r w:rsidR="00DC6226">
              <w:rPr>
                <w:sz w:val="24"/>
                <w:szCs w:val="18"/>
              </w:rPr>
              <w:t xml:space="preserve"> (changes related to clause 6)</w:t>
            </w:r>
            <w:bookmarkEnd w:id="79"/>
            <w:bookmarkEnd w:id="80"/>
          </w:p>
        </w:tc>
      </w:tr>
      <w:tr w:rsidR="00354B9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354B98" w:rsidRDefault="0054499F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4499F" w:rsidRPr="007048C6" w:rsidRDefault="0054499F" w:rsidP="00CC4E12">
            <w:pPr>
              <w:spacing w:after="0" w:line="240" w:lineRule="auto"/>
            </w:pPr>
            <w:hyperlink r:id="rId45" w:history="1">
              <w:r w:rsidR="00354B98" w:rsidRPr="007048C6">
                <w:rPr>
                  <w:rStyle w:val="Hyperlink"/>
                  <w:rFonts w:cs="Arial"/>
                </w:rPr>
                <w:t>S1-142005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354B98" w:rsidRDefault="00354B98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354B98" w:rsidRDefault="00354B98" w:rsidP="00CC4E12">
            <w:pPr>
              <w:spacing w:after="0" w:line="240" w:lineRule="auto"/>
            </w:pPr>
            <w:r>
              <w:t>Requirements for Off-Network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354B98" w:rsidRPr="00726891" w:rsidRDefault="00354B9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4B98" w:rsidRPr="00726891" w:rsidRDefault="00354B98" w:rsidP="00CC4E12">
            <w:pPr>
              <w:spacing w:after="0" w:line="240" w:lineRule="auto"/>
            </w:pPr>
          </w:p>
        </w:tc>
      </w:tr>
      <w:tr w:rsidR="00D63350" w:rsidRPr="00432926" w:rsidTr="002B2FEE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D63350" w:rsidRDefault="00D63350" w:rsidP="002B2FEE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3350" w:rsidRPr="00C4115F" w:rsidRDefault="00D63350" w:rsidP="002B2FEE">
            <w:pPr>
              <w:spacing w:after="0" w:line="240" w:lineRule="auto"/>
              <w:rPr>
                <w:rFonts w:cs="Arial"/>
              </w:rPr>
            </w:pPr>
            <w:hyperlink r:id="rId46" w:history="1">
              <w:r w:rsidRPr="002B2FEE">
                <w:rPr>
                  <w:rStyle w:val="Hyperlink"/>
                  <w:rFonts w:cs="Arial"/>
                </w:rPr>
                <w:t>S1-142031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D63350" w:rsidRDefault="00D63350" w:rsidP="002B2FEE">
            <w:pPr>
              <w:spacing w:after="0" w:line="240" w:lineRule="auto"/>
            </w:pPr>
            <w:r>
              <w:t>Alcatel-Lucent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D63350" w:rsidRDefault="00D63350" w:rsidP="002B2FEE">
            <w:pPr>
              <w:spacing w:after="0" w:line="240" w:lineRule="auto"/>
            </w:pPr>
            <w:r>
              <w:t>MCPTT off network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D63350" w:rsidRPr="00726891" w:rsidRDefault="00D63350" w:rsidP="002B2FEE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63350" w:rsidRPr="00726891" w:rsidRDefault="00D63350" w:rsidP="002B2FEE">
            <w:pPr>
              <w:spacing w:after="0" w:line="240" w:lineRule="auto"/>
            </w:pPr>
          </w:p>
        </w:tc>
      </w:tr>
      <w:tr w:rsidR="00D14FF1" w:rsidRPr="00432926" w:rsidTr="002B2FEE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D14FF1" w:rsidRDefault="00D14FF1" w:rsidP="002B2FEE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4FF1" w:rsidRPr="00C4115F" w:rsidRDefault="00D14FF1" w:rsidP="002B2FEE">
            <w:pPr>
              <w:spacing w:after="0" w:line="240" w:lineRule="auto"/>
              <w:rPr>
                <w:rFonts w:cs="Arial"/>
              </w:rPr>
            </w:pPr>
            <w:hyperlink r:id="rId47" w:history="1">
              <w:r w:rsidRPr="002B2FEE">
                <w:rPr>
                  <w:rStyle w:val="Hyperlink"/>
                  <w:rFonts w:cs="Arial"/>
                </w:rPr>
                <w:t>S1-142030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D14FF1" w:rsidRDefault="00D14FF1" w:rsidP="002B2FEE">
            <w:pPr>
              <w:spacing w:after="0" w:line="240" w:lineRule="auto"/>
            </w:pPr>
            <w:r>
              <w:t>Alcatel-Lucent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D14FF1" w:rsidRDefault="00D14FF1" w:rsidP="002B2FEE">
            <w:pPr>
              <w:spacing w:after="0" w:line="240" w:lineRule="auto"/>
            </w:pPr>
            <w:r>
              <w:t xml:space="preserve">Proposed restructuring to indicate applicability of requirements to on or off network usage 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D14FF1" w:rsidRPr="00726891" w:rsidRDefault="00D14FF1" w:rsidP="002B2FEE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14FF1" w:rsidRPr="00726891" w:rsidRDefault="00D14FF1" w:rsidP="002B2FEE">
            <w:pPr>
              <w:spacing w:after="0" w:line="240" w:lineRule="auto"/>
            </w:pPr>
          </w:p>
        </w:tc>
      </w:tr>
      <w:tr w:rsidR="0058397C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rFonts w:cs="Arial"/>
              </w:rPr>
            </w:pPr>
            <w:hyperlink r:id="rId48" w:history="1">
              <w:r w:rsidRPr="007048C6">
                <w:rPr>
                  <w:rStyle w:val="Hyperlink"/>
                  <w:rFonts w:cs="Arial"/>
                </w:rPr>
                <w:t>S1-142065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 xml:space="preserve">US Department of </w:t>
            </w:r>
            <w:r>
              <w:lastRenderedPageBreak/>
              <w:t>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lastRenderedPageBreak/>
              <w:t>Requirements for Off-Network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</w:tr>
      <w:tr w:rsidR="0058397C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lastRenderedPageBreak/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rFonts w:cs="Arial"/>
              </w:rPr>
            </w:pPr>
            <w:hyperlink r:id="rId49" w:history="1">
              <w:r w:rsidRPr="007048C6">
                <w:rPr>
                  <w:rStyle w:val="Hyperlink"/>
                  <w:rFonts w:cs="Arial"/>
                </w:rPr>
                <w:t>S1-142066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Requirements for Off-Network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</w:tr>
      <w:tr w:rsidR="008D0E6E" w:rsidRPr="00432926" w:rsidTr="002B2FEE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8D0E6E" w:rsidRDefault="008D0E6E" w:rsidP="002B2FEE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0E6E" w:rsidRPr="00C4115F" w:rsidRDefault="008D0E6E" w:rsidP="002B2FEE">
            <w:pPr>
              <w:spacing w:after="0" w:line="240" w:lineRule="auto"/>
              <w:rPr>
                <w:rFonts w:cs="Arial"/>
              </w:rPr>
            </w:pPr>
            <w:hyperlink r:id="rId50" w:history="1">
              <w:r w:rsidRPr="002B2FEE">
                <w:rPr>
                  <w:rStyle w:val="Hyperlink"/>
                  <w:rFonts w:cs="Arial"/>
                </w:rPr>
                <w:t>S1-142051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8D0E6E" w:rsidRDefault="008D0E6E" w:rsidP="002B2FEE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8D0E6E" w:rsidRDefault="008D0E6E" w:rsidP="002B2FEE">
            <w:pPr>
              <w:spacing w:after="0" w:line="240" w:lineRule="auto"/>
            </w:pPr>
            <w:r>
              <w:t>Requirements for Common Off-Network and On-Network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8D0E6E" w:rsidRPr="00726891" w:rsidRDefault="008D0E6E" w:rsidP="002B2FEE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D0E6E" w:rsidRPr="00726891" w:rsidRDefault="008D0E6E" w:rsidP="002B2FEE">
            <w:pPr>
              <w:spacing w:after="0" w:line="240" w:lineRule="auto"/>
            </w:pPr>
          </w:p>
        </w:tc>
      </w:tr>
      <w:tr w:rsidR="0058397C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rFonts w:cs="Arial"/>
              </w:rPr>
            </w:pPr>
            <w:hyperlink r:id="rId51" w:history="1">
              <w:r w:rsidRPr="007048C6">
                <w:rPr>
                  <w:rStyle w:val="Hyperlink"/>
                  <w:rFonts w:cs="Arial"/>
                </w:rPr>
                <w:t>S1-142067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Requirements for Common Off-Network and On-Network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</w:tr>
      <w:tr w:rsidR="0058397C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C4115F" w:rsidRDefault="0058397C" w:rsidP="00CC4E12">
            <w:pPr>
              <w:spacing w:after="0" w:line="240" w:lineRule="auto"/>
              <w:rPr>
                <w:rFonts w:cs="Arial"/>
              </w:rPr>
            </w:pPr>
            <w:hyperlink r:id="rId52" w:history="1">
              <w:r w:rsidRPr="007048C6">
                <w:rPr>
                  <w:rStyle w:val="Hyperlink"/>
                  <w:rFonts w:cs="Arial"/>
                </w:rPr>
                <w:t>S1-142068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8397C" w:rsidRDefault="0058397C" w:rsidP="00CC4E12">
            <w:pPr>
              <w:spacing w:after="0" w:line="240" w:lineRule="auto"/>
            </w:pPr>
            <w:r>
              <w:t>Requirements for Common Off-Network and On-Network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8397C" w:rsidRPr="00726891" w:rsidRDefault="0058397C" w:rsidP="00CC4E12">
            <w:pPr>
              <w:spacing w:after="0" w:line="240" w:lineRule="auto"/>
            </w:pPr>
          </w:p>
        </w:tc>
      </w:tr>
      <w:tr w:rsidR="003256CE" w:rsidRPr="00B04844" w:rsidTr="00D8200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3256CE" w:rsidRDefault="003256CE">
            <w:pPr>
              <w:pStyle w:val="Heading2"/>
              <w:rPr>
                <w:sz w:val="24"/>
                <w:szCs w:val="18"/>
              </w:rPr>
            </w:pPr>
            <w:bookmarkStart w:id="81" w:name="_Ref392672856"/>
            <w:bookmarkStart w:id="82" w:name="_Toc392673324"/>
            <w:r>
              <w:rPr>
                <w:sz w:val="24"/>
                <w:szCs w:val="18"/>
              </w:rPr>
              <w:t>Floor control</w:t>
            </w:r>
            <w:r w:rsidR="007378A9">
              <w:rPr>
                <w:sz w:val="24"/>
                <w:szCs w:val="18"/>
              </w:rPr>
              <w:t>,</w:t>
            </w:r>
            <w:r>
              <w:rPr>
                <w:sz w:val="24"/>
                <w:szCs w:val="18"/>
              </w:rPr>
              <w:t xml:space="preserve"> </w:t>
            </w:r>
            <w:r w:rsidR="0044411E">
              <w:rPr>
                <w:sz w:val="24"/>
                <w:szCs w:val="18"/>
              </w:rPr>
              <w:t xml:space="preserve">General group call </w:t>
            </w:r>
            <w:r w:rsidR="007378A9">
              <w:rPr>
                <w:sz w:val="24"/>
                <w:szCs w:val="18"/>
              </w:rPr>
              <w:t xml:space="preserve">and Private call </w:t>
            </w:r>
            <w:r>
              <w:rPr>
                <w:sz w:val="24"/>
                <w:szCs w:val="18"/>
              </w:rPr>
              <w:t>(changes related to clause 4.2</w:t>
            </w:r>
            <w:r w:rsidR="007378A9">
              <w:rPr>
                <w:sz w:val="24"/>
                <w:szCs w:val="18"/>
              </w:rPr>
              <w:t>, 4.3</w:t>
            </w:r>
            <w:r w:rsidR="0044411E">
              <w:rPr>
                <w:sz w:val="24"/>
                <w:szCs w:val="18"/>
              </w:rPr>
              <w:t xml:space="preserve"> and 4.</w:t>
            </w:r>
            <w:r w:rsidR="007378A9">
              <w:rPr>
                <w:sz w:val="24"/>
                <w:szCs w:val="18"/>
              </w:rPr>
              <w:t>4</w:t>
            </w:r>
            <w:r>
              <w:rPr>
                <w:sz w:val="24"/>
                <w:szCs w:val="18"/>
              </w:rPr>
              <w:t>)</w:t>
            </w:r>
            <w:bookmarkEnd w:id="81"/>
            <w:bookmarkEnd w:id="82"/>
          </w:p>
        </w:tc>
      </w:tr>
      <w:tr w:rsidR="0075741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0248A9" w:rsidP="00345BBC">
            <w:pPr>
              <w:spacing w:after="0" w:line="240" w:lineRule="auto"/>
              <w:rPr>
                <w:rFonts w:cs="Arial"/>
              </w:rPr>
            </w:pPr>
            <w:hyperlink r:id="rId53" w:history="1">
              <w:r w:rsidR="0075741D" w:rsidRPr="007048C6">
                <w:rPr>
                  <w:rStyle w:val="Hyperlink"/>
                  <w:rFonts w:cs="Arial"/>
                </w:rPr>
                <w:t>S1-142049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</w:pPr>
            <w:r>
              <w:t>Motorola Solutions, SouthernLINC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</w:pPr>
            <w:r>
              <w:t>Modifications to Floor Control requirement, 4.2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</w:tr>
      <w:tr w:rsidR="00A953FA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953FA" w:rsidRDefault="00A953FA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53FA" w:rsidRPr="00C4115F" w:rsidRDefault="00A953FA" w:rsidP="00345BBC">
            <w:pPr>
              <w:spacing w:after="0" w:line="240" w:lineRule="auto"/>
              <w:rPr>
                <w:rFonts w:cs="Arial"/>
              </w:rPr>
            </w:pPr>
            <w:hyperlink r:id="rId54" w:history="1">
              <w:r w:rsidRPr="00345BBC">
                <w:rPr>
                  <w:rStyle w:val="Hyperlink"/>
                  <w:rFonts w:cs="Arial"/>
                </w:rPr>
                <w:t>S1-142026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953FA" w:rsidRDefault="00A953FA" w:rsidP="00345BBC">
            <w:pPr>
              <w:spacing w:after="0" w:line="240" w:lineRule="auto"/>
            </w:pPr>
            <w:r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953FA" w:rsidRDefault="00A953FA" w:rsidP="00345BBC">
            <w:pPr>
              <w:spacing w:after="0" w:line="240" w:lineRule="auto"/>
            </w:pPr>
            <w:r>
              <w:t>Call Commencement Modes Consolidation of Requirements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953FA" w:rsidRPr="00726891" w:rsidRDefault="00A953FA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53FA" w:rsidRPr="00726891" w:rsidRDefault="00A953FA">
            <w:pPr>
              <w:spacing w:after="0" w:line="240" w:lineRule="auto"/>
            </w:pPr>
            <w:r>
              <w:t xml:space="preserve">Related to </w:t>
            </w:r>
            <w:hyperlink r:id="rId55" w:history="1">
              <w:r w:rsidRPr="00345BBC">
                <w:rPr>
                  <w:rStyle w:val="Hyperlink"/>
                  <w:rFonts w:cs="Arial"/>
                </w:rPr>
                <w:t>S1-142050</w:t>
              </w:r>
            </w:hyperlink>
          </w:p>
        </w:tc>
      </w:tr>
      <w:tr w:rsidR="0075741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0248A9" w:rsidP="00345BBC">
            <w:pPr>
              <w:spacing w:after="0" w:line="240" w:lineRule="auto"/>
              <w:rPr>
                <w:rFonts w:cs="Arial"/>
              </w:rPr>
            </w:pPr>
            <w:hyperlink r:id="rId56" w:history="1">
              <w:r w:rsidR="0075741D" w:rsidRPr="007048C6">
                <w:rPr>
                  <w:rStyle w:val="Hyperlink"/>
                  <w:rFonts w:cs="Arial"/>
                </w:rPr>
                <w:t>S1-142050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</w:pPr>
            <w:r>
              <w:t>Motorola Solutions, SouthernLINC, Harris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0248A9" w:rsidP="00345BBC">
            <w:pPr>
              <w:spacing w:after="0" w:line="240" w:lineRule="auto"/>
            </w:pPr>
            <w:r>
              <w:t>Modifications to 4.3 General Group Call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A953FA" w:rsidP="00345BBC">
            <w:pPr>
              <w:spacing w:after="0" w:line="240" w:lineRule="auto"/>
            </w:pPr>
            <w:r>
              <w:t xml:space="preserve">Related to </w:t>
            </w:r>
            <w:hyperlink r:id="rId57" w:history="1">
              <w:r w:rsidRPr="00345BBC">
                <w:rPr>
                  <w:rStyle w:val="Hyperlink"/>
                  <w:rFonts w:cs="Arial"/>
                </w:rPr>
                <w:t>S1-142026</w:t>
              </w:r>
            </w:hyperlink>
          </w:p>
        </w:tc>
      </w:tr>
      <w:tr w:rsidR="00285D84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285D84" w:rsidRDefault="00285D84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D84" w:rsidRPr="00C4115F" w:rsidRDefault="00285D84" w:rsidP="00345BBC">
            <w:pPr>
              <w:spacing w:after="0" w:line="240" w:lineRule="auto"/>
              <w:rPr>
                <w:rFonts w:cs="Arial"/>
              </w:rPr>
            </w:pPr>
            <w:hyperlink r:id="rId58" w:history="1">
              <w:r w:rsidRPr="00345BBC">
                <w:rPr>
                  <w:rStyle w:val="Hyperlink"/>
                  <w:rFonts w:cs="Arial"/>
                </w:rPr>
                <w:t>S1-142020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285D84" w:rsidRDefault="00285D84" w:rsidP="00345BBC">
            <w:pPr>
              <w:spacing w:after="0" w:line="240" w:lineRule="auto"/>
            </w:pPr>
            <w:r>
              <w:t>Harris Corp., Motorola Solutions Inc., 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285D84" w:rsidRDefault="00285D84" w:rsidP="00345BBC">
            <w:pPr>
              <w:spacing w:after="0" w:line="240" w:lineRule="auto"/>
            </w:pPr>
            <w:r>
              <w:t>Clarification on the use of Group Regroup and User Regroup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285D84" w:rsidRPr="00726891" w:rsidRDefault="00285D84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5D84" w:rsidRPr="00726891" w:rsidRDefault="00285D84" w:rsidP="00345BBC">
            <w:pPr>
              <w:spacing w:after="0" w:line="240" w:lineRule="auto"/>
            </w:pPr>
          </w:p>
        </w:tc>
      </w:tr>
      <w:tr w:rsidR="00A974BC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974BC" w:rsidRDefault="00A974BC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74BC" w:rsidRPr="00C4115F" w:rsidRDefault="00A974BC" w:rsidP="00345BBC">
            <w:pPr>
              <w:spacing w:after="0" w:line="240" w:lineRule="auto"/>
              <w:rPr>
                <w:rFonts w:cs="Arial"/>
              </w:rPr>
            </w:pPr>
            <w:hyperlink r:id="rId59" w:history="1">
              <w:r w:rsidRPr="00345BBC">
                <w:rPr>
                  <w:rStyle w:val="Hyperlink"/>
                  <w:rFonts w:cs="Arial"/>
                </w:rPr>
                <w:t>S1-142044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974BC" w:rsidRDefault="00A974BC" w:rsidP="00345BBC">
            <w:pPr>
              <w:spacing w:after="0" w:line="240" w:lineRule="auto"/>
            </w:pPr>
            <w:r>
              <w:t>BlackBerry UK ltd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974BC" w:rsidRDefault="00A974BC" w:rsidP="00345BBC">
            <w:pPr>
              <w:spacing w:after="0" w:line="240" w:lineRule="auto"/>
            </w:pPr>
            <w:r>
              <w:t>Clarification of regroup requirements in TS 22.179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974BC" w:rsidRPr="00726891" w:rsidRDefault="00A974BC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974BC" w:rsidRPr="00726891" w:rsidRDefault="00A974BC" w:rsidP="00345BBC">
            <w:pPr>
              <w:spacing w:after="0" w:line="240" w:lineRule="auto"/>
            </w:pPr>
          </w:p>
        </w:tc>
      </w:tr>
      <w:tr w:rsidR="00537391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980DDD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C4115F" w:rsidRDefault="00980DDD" w:rsidP="00CC4E12">
            <w:pPr>
              <w:spacing w:after="0" w:line="240" w:lineRule="auto"/>
              <w:rPr>
                <w:rFonts w:cs="Arial"/>
              </w:rPr>
            </w:pPr>
            <w:hyperlink r:id="rId60" w:history="1">
              <w:r w:rsidR="00537391" w:rsidRPr="007048C6">
                <w:rPr>
                  <w:rStyle w:val="Hyperlink"/>
                  <w:rFonts w:cs="Arial"/>
                </w:rPr>
                <w:t>S1-142019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</w:pPr>
            <w:r>
              <w:t>Harris Corp., Motorola Solutions Inc., 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</w:pPr>
            <w:r>
              <w:t>Modification of a call monitoring (section 4.3.4) requirement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</w:pPr>
          </w:p>
        </w:tc>
      </w:tr>
      <w:tr w:rsidR="00E538B0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538B0" w:rsidRDefault="0010425E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38B0" w:rsidRPr="00C4115F" w:rsidRDefault="0010425E" w:rsidP="00345BBC">
            <w:pPr>
              <w:spacing w:after="0" w:line="240" w:lineRule="auto"/>
              <w:rPr>
                <w:rFonts w:cs="Arial"/>
              </w:rPr>
            </w:pPr>
            <w:hyperlink r:id="rId61" w:history="1">
              <w:r w:rsidR="00E538B0" w:rsidRPr="007048C6">
                <w:rPr>
                  <w:rStyle w:val="Hyperlink"/>
                  <w:rFonts w:cs="Arial"/>
                </w:rPr>
                <w:t>S1-142069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E538B0" w:rsidRDefault="00E538B0" w:rsidP="00345BBC">
            <w:pPr>
              <w:spacing w:after="0" w:line="240" w:lineRule="auto"/>
            </w:pPr>
            <w:r>
              <w:t>Motorola Solutions Inc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E538B0" w:rsidRDefault="00E538B0" w:rsidP="00345BBC">
            <w:pPr>
              <w:spacing w:after="0" w:line="240" w:lineRule="auto"/>
            </w:pPr>
            <w:r>
              <w:t>Modifications to 4.3.4 Call Monitoring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E538B0" w:rsidRPr="00726891" w:rsidRDefault="00E538B0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538B0" w:rsidRPr="00726891" w:rsidRDefault="00A32377" w:rsidP="00345BBC">
            <w:pPr>
              <w:spacing w:after="0" w:line="240" w:lineRule="auto"/>
            </w:pPr>
            <w:r>
              <w:t xml:space="preserve">Related to </w:t>
            </w:r>
            <w:hyperlink r:id="rId62" w:history="1">
              <w:r w:rsidRPr="00345BBC">
                <w:rPr>
                  <w:rStyle w:val="Hyperlink"/>
                  <w:color w:val="auto"/>
                </w:rPr>
                <w:t>S1-142076</w:t>
              </w:r>
            </w:hyperlink>
          </w:p>
        </w:tc>
      </w:tr>
      <w:tr w:rsidR="00C21943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21943" w:rsidRDefault="00C21943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1943" w:rsidRPr="00C4115F" w:rsidRDefault="00C21943" w:rsidP="00345BBC">
            <w:pPr>
              <w:spacing w:after="0" w:line="240" w:lineRule="auto"/>
              <w:rPr>
                <w:rFonts w:cs="Arial"/>
              </w:rPr>
            </w:pPr>
            <w:hyperlink r:id="rId63" w:history="1">
              <w:r w:rsidRPr="00345BBC">
                <w:rPr>
                  <w:rStyle w:val="Hyperlink"/>
                  <w:rFonts w:cs="Arial"/>
                </w:rPr>
                <w:t>S1-142052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21943" w:rsidRDefault="00C21943" w:rsidP="00345BBC">
            <w:pPr>
              <w:spacing w:after="0" w:line="240" w:lineRule="auto"/>
            </w:pPr>
            <w:r>
              <w:t>General Dynamics UK Ltd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21943" w:rsidRDefault="00C21943" w:rsidP="00345BBC">
            <w:pPr>
              <w:spacing w:after="0" w:line="240" w:lineRule="auto"/>
            </w:pPr>
            <w:r>
              <w:t>Clarify Private Call and Broadcast Group definitions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21943" w:rsidRPr="00726891" w:rsidRDefault="00C21943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21943" w:rsidRPr="00726891" w:rsidRDefault="00C21943" w:rsidP="00345BBC">
            <w:pPr>
              <w:spacing w:after="0" w:line="240" w:lineRule="auto"/>
            </w:pPr>
          </w:p>
        </w:tc>
      </w:tr>
      <w:tr w:rsidR="0075741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3D6BF4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3D6BF4" w:rsidP="00345BBC">
            <w:pPr>
              <w:spacing w:after="0" w:line="240" w:lineRule="auto"/>
              <w:rPr>
                <w:rFonts w:cs="Arial"/>
              </w:rPr>
            </w:pPr>
            <w:hyperlink r:id="rId64" w:history="1">
              <w:r w:rsidR="0075741D" w:rsidRPr="007048C6">
                <w:rPr>
                  <w:rStyle w:val="Hyperlink"/>
                  <w:rFonts w:cs="Arial"/>
                </w:rPr>
                <w:t>S1-142036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3D6BF4" w:rsidP="00345BBC">
            <w:pPr>
              <w:spacing w:after="0" w:line="240" w:lineRule="auto"/>
            </w:pPr>
            <w:r>
              <w:t>Harris Corporation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3D6BF4" w:rsidP="00345BBC">
            <w:pPr>
              <w:spacing w:after="0" w:line="240" w:lineRule="auto"/>
            </w:pPr>
            <w:r>
              <w:t>FFS item on the relationship between UE and User authorizations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</w:tr>
      <w:tr w:rsidR="0075741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B90F86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3D6BF4" w:rsidP="00345BBC">
            <w:pPr>
              <w:spacing w:after="0" w:line="240" w:lineRule="auto"/>
              <w:rPr>
                <w:rFonts w:cs="Arial"/>
              </w:rPr>
            </w:pPr>
            <w:hyperlink r:id="rId65" w:history="1">
              <w:r w:rsidR="0075741D" w:rsidRPr="007048C6">
                <w:rPr>
                  <w:rStyle w:val="Hyperlink"/>
                  <w:rFonts w:cs="Arial"/>
                </w:rPr>
                <w:t>S1-142037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B90F86" w:rsidP="00345BBC">
            <w:pPr>
              <w:spacing w:after="0" w:line="240" w:lineRule="auto"/>
            </w:pPr>
            <w:r>
              <w:t>Harris Corporation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B90F86" w:rsidP="00345BBC">
            <w:pPr>
              <w:spacing w:after="0" w:line="240" w:lineRule="auto"/>
            </w:pPr>
            <w:r>
              <w:t>FFS item on 1:1 Call Override Capabilities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</w:tr>
      <w:tr w:rsidR="00B75D5A" w:rsidRPr="00B04844" w:rsidTr="00D8200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B75D5A" w:rsidRDefault="000E74AD">
            <w:pPr>
              <w:pStyle w:val="Heading2"/>
              <w:rPr>
                <w:sz w:val="24"/>
                <w:szCs w:val="18"/>
              </w:rPr>
            </w:pPr>
            <w:bookmarkStart w:id="83" w:name="_Ref392672880"/>
            <w:bookmarkStart w:id="84" w:name="_Toc392673325"/>
            <w:r>
              <w:rPr>
                <w:sz w:val="24"/>
                <w:szCs w:val="18"/>
              </w:rPr>
              <w:t>Performance</w:t>
            </w:r>
            <w:r w:rsidR="00740D93">
              <w:rPr>
                <w:sz w:val="24"/>
                <w:szCs w:val="18"/>
              </w:rPr>
              <w:t xml:space="preserve"> (</w:t>
            </w:r>
            <w:r w:rsidR="00DC6226">
              <w:rPr>
                <w:sz w:val="24"/>
                <w:szCs w:val="18"/>
              </w:rPr>
              <w:t xml:space="preserve">changes related </w:t>
            </w:r>
            <w:r w:rsidR="00740D93">
              <w:rPr>
                <w:sz w:val="24"/>
                <w:szCs w:val="18"/>
              </w:rPr>
              <w:t>to clause 4.5)</w:t>
            </w:r>
            <w:bookmarkEnd w:id="83"/>
            <w:bookmarkEnd w:id="84"/>
          </w:p>
        </w:tc>
      </w:tr>
      <w:tr w:rsidR="004540C5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C4115F" w:rsidRDefault="004540C5" w:rsidP="00CC4E12">
            <w:pPr>
              <w:spacing w:after="0" w:line="240" w:lineRule="auto"/>
              <w:rPr>
                <w:rFonts w:cs="Arial"/>
              </w:rPr>
            </w:pPr>
            <w:hyperlink r:id="rId66" w:history="1">
              <w:r w:rsidRPr="007048C6">
                <w:rPr>
                  <w:rStyle w:val="Hyperlink"/>
                  <w:rFonts w:cs="Arial"/>
                </w:rPr>
                <w:t>S1-142018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CC4E12">
            <w:pPr>
              <w:spacing w:after="0" w:line="240" w:lineRule="auto"/>
            </w:pPr>
            <w:r>
              <w:t>Modification to first note in section 4.5.1.2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CC4E12">
            <w:pPr>
              <w:spacing w:after="0" w:line="240" w:lineRule="auto"/>
            </w:pPr>
          </w:p>
        </w:tc>
      </w:tr>
      <w:tr w:rsidR="004540C5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C4115F" w:rsidRDefault="004540C5" w:rsidP="00345BBC">
            <w:pPr>
              <w:spacing w:after="0" w:line="240" w:lineRule="auto"/>
              <w:rPr>
                <w:rFonts w:cs="Arial"/>
              </w:rPr>
            </w:pPr>
            <w:hyperlink r:id="rId67" w:history="1">
              <w:r w:rsidRPr="007048C6">
                <w:rPr>
                  <w:rStyle w:val="Hyperlink"/>
                  <w:rFonts w:cs="Arial"/>
                </w:rPr>
                <w:t>S1-142057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</w:pPr>
            <w:r>
              <w:t>Huawei, TD-Tech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</w:pPr>
            <w:r>
              <w:t>Modifications to Audio MCPTT Access time and Mouth-to-ear latency, 4.5.1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</w:pPr>
          </w:p>
        </w:tc>
      </w:tr>
      <w:tr w:rsidR="004540C5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C4115F" w:rsidRDefault="004540C5" w:rsidP="00345BBC">
            <w:pPr>
              <w:spacing w:after="0" w:line="240" w:lineRule="auto"/>
              <w:rPr>
                <w:rFonts w:cs="Arial"/>
              </w:rPr>
            </w:pPr>
            <w:hyperlink r:id="rId68" w:history="1">
              <w:r w:rsidRPr="007048C6">
                <w:rPr>
                  <w:rStyle w:val="Hyperlink"/>
                  <w:rFonts w:cs="Arial"/>
                </w:rPr>
                <w:t>S1-142038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</w:pPr>
            <w:r>
              <w:t>Harris Corporation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540C5" w:rsidRDefault="004540C5" w:rsidP="00345BBC">
            <w:pPr>
              <w:spacing w:after="0" w:line="240" w:lineRule="auto"/>
            </w:pPr>
            <w:r>
              <w:t>FFS Item on Late Call Entry Performance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540C5" w:rsidRPr="00726891" w:rsidRDefault="004540C5" w:rsidP="00345BBC">
            <w:pPr>
              <w:spacing w:after="0" w:line="240" w:lineRule="auto"/>
            </w:pPr>
          </w:p>
        </w:tc>
      </w:tr>
      <w:tr w:rsidR="00AF5367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F5367" w:rsidRDefault="00AF5367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5367" w:rsidRPr="00C4115F" w:rsidRDefault="00AF5367" w:rsidP="00CC4E12">
            <w:pPr>
              <w:spacing w:after="0" w:line="240" w:lineRule="auto"/>
              <w:rPr>
                <w:rFonts w:cs="Arial"/>
              </w:rPr>
            </w:pPr>
            <w:hyperlink r:id="rId69" w:history="1">
              <w:r w:rsidRPr="007048C6">
                <w:rPr>
                  <w:rStyle w:val="Hyperlink"/>
                  <w:rFonts w:cs="Arial"/>
                </w:rPr>
                <w:t>S1-142017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F5367" w:rsidRDefault="00AF5367" w:rsidP="00CC4E12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F5367" w:rsidRDefault="00AF5367" w:rsidP="00CC4E12">
            <w:pPr>
              <w:spacing w:after="0" w:line="240" w:lineRule="auto"/>
            </w:pPr>
            <w:r>
              <w:t>Moving references from section 4.5.3 to section 2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F5367" w:rsidRPr="00726891" w:rsidRDefault="00AF5367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F5367" w:rsidRPr="00726891" w:rsidRDefault="00DC6226" w:rsidP="00CC4E12">
            <w:pPr>
              <w:spacing w:after="0" w:line="240" w:lineRule="auto"/>
            </w:pPr>
            <w:r>
              <w:t>Related to</w:t>
            </w:r>
            <w:r w:rsidR="00AF5367">
              <w:t xml:space="preserve"> </w:t>
            </w:r>
            <w:hyperlink r:id="rId70" w:history="1">
              <w:r w:rsidR="00AF5367" w:rsidRPr="002B2FEE">
                <w:rPr>
                  <w:rStyle w:val="Hyperlink"/>
                  <w:rFonts w:cs="Arial"/>
                </w:rPr>
                <w:t>S1-142046</w:t>
              </w:r>
            </w:hyperlink>
          </w:p>
        </w:tc>
      </w:tr>
      <w:tr w:rsidR="000E74AD" w:rsidRPr="00432926" w:rsidTr="002B2FEE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0E74AD" w:rsidRDefault="000E74AD" w:rsidP="002B2FEE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74AD" w:rsidRPr="00C4115F" w:rsidRDefault="000E74AD" w:rsidP="002B2FEE">
            <w:pPr>
              <w:spacing w:after="0" w:line="240" w:lineRule="auto"/>
              <w:rPr>
                <w:rFonts w:cs="Arial"/>
              </w:rPr>
            </w:pPr>
            <w:hyperlink r:id="rId71" w:history="1">
              <w:r w:rsidRPr="002B2FEE">
                <w:rPr>
                  <w:rStyle w:val="Hyperlink"/>
                  <w:rFonts w:cs="Arial"/>
                </w:rPr>
                <w:t>S1-142046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0E74AD" w:rsidRDefault="000E74AD" w:rsidP="002B2FEE">
            <w:pPr>
              <w:spacing w:after="0" w:line="240" w:lineRule="auto"/>
            </w:pPr>
            <w:r>
              <w:t>General Dynamics UK Ltd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0E74AD" w:rsidRDefault="000E74AD" w:rsidP="002B2FEE">
            <w:pPr>
              <w:spacing w:after="0" w:line="240" w:lineRule="auto"/>
            </w:pPr>
            <w:r>
              <w:t xml:space="preserve">References and Abbreviations for MCPTT Audio </w:t>
            </w:r>
            <w:r>
              <w:lastRenderedPageBreak/>
              <w:t>/ Voice Quality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0E74AD" w:rsidRPr="00726891" w:rsidRDefault="000E74AD" w:rsidP="002B2FEE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74AD" w:rsidRPr="00726891" w:rsidRDefault="00DC6226" w:rsidP="002B2FEE">
            <w:pPr>
              <w:spacing w:after="0" w:line="240" w:lineRule="auto"/>
            </w:pPr>
            <w:r>
              <w:t>Related to</w:t>
            </w:r>
            <w:r w:rsidR="00AF5367">
              <w:t xml:space="preserve"> </w:t>
            </w:r>
            <w:hyperlink r:id="rId72" w:history="1">
              <w:r w:rsidR="00AF5367" w:rsidRPr="002B2FEE">
                <w:rPr>
                  <w:rStyle w:val="Hyperlink"/>
                  <w:rFonts w:cs="Arial"/>
                </w:rPr>
                <w:t>S1-142017</w:t>
              </w:r>
            </w:hyperlink>
          </w:p>
        </w:tc>
      </w:tr>
      <w:tr w:rsidR="0075741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4540C5" w:rsidP="00345BBC">
            <w:pPr>
              <w:spacing w:after="0" w:line="240" w:lineRule="auto"/>
            </w:pPr>
            <w:r>
              <w:lastRenderedPageBreak/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4540C5" w:rsidP="00345BBC">
            <w:pPr>
              <w:spacing w:after="0" w:line="240" w:lineRule="auto"/>
              <w:rPr>
                <w:rFonts w:cs="Arial"/>
              </w:rPr>
            </w:pPr>
            <w:hyperlink r:id="rId73" w:history="1">
              <w:r w:rsidR="0075741D" w:rsidRPr="007048C6">
                <w:rPr>
                  <w:rStyle w:val="Hyperlink"/>
                  <w:rFonts w:cs="Arial"/>
                </w:rPr>
                <w:t>S1-142058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4540C5" w:rsidP="00345BBC">
            <w:pPr>
              <w:spacing w:after="0" w:line="240" w:lineRule="auto"/>
            </w:pPr>
            <w:r>
              <w:t>Huawei, TD-Tech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4540C5" w:rsidP="00345BBC">
            <w:pPr>
              <w:spacing w:after="0" w:line="240" w:lineRule="auto"/>
            </w:pPr>
            <w:r>
              <w:t>Modifications to Audio/Voice Quality Call performance, 4.5.3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</w:tr>
      <w:tr w:rsidR="00CD5A20" w:rsidRPr="00B04844" w:rsidTr="00D8200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D5A20" w:rsidRDefault="00CD5A20" w:rsidP="00CD5A20">
            <w:pPr>
              <w:pStyle w:val="Heading2"/>
              <w:rPr>
                <w:sz w:val="24"/>
                <w:szCs w:val="18"/>
              </w:rPr>
            </w:pPr>
            <w:bookmarkStart w:id="85" w:name="_Ref392672942"/>
            <w:bookmarkStart w:id="86" w:name="_Toc392673326"/>
            <w:r>
              <w:rPr>
                <w:sz w:val="24"/>
                <w:szCs w:val="18"/>
              </w:rPr>
              <w:t xml:space="preserve">MCPTT Priority (changes </w:t>
            </w:r>
            <w:r w:rsidR="00A26816">
              <w:rPr>
                <w:sz w:val="24"/>
                <w:szCs w:val="18"/>
              </w:rPr>
              <w:t xml:space="preserve">related </w:t>
            </w:r>
            <w:r>
              <w:rPr>
                <w:sz w:val="24"/>
                <w:szCs w:val="18"/>
              </w:rPr>
              <w:t>to clause 4.6)</w:t>
            </w:r>
            <w:bookmarkEnd w:id="85"/>
            <w:bookmarkEnd w:id="86"/>
          </w:p>
        </w:tc>
      </w:tr>
      <w:tr w:rsidR="00537391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C4115F" w:rsidRDefault="00537391" w:rsidP="00CC4E12">
            <w:pPr>
              <w:spacing w:after="0" w:line="240" w:lineRule="auto"/>
              <w:rPr>
                <w:rFonts w:cs="Arial"/>
              </w:rPr>
            </w:pPr>
            <w:hyperlink r:id="rId74" w:history="1">
              <w:r w:rsidRPr="007048C6">
                <w:rPr>
                  <w:rStyle w:val="Hyperlink"/>
                  <w:rFonts w:cs="Arial"/>
                </w:rPr>
                <w:t>S1-142016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</w:pPr>
            <w:r>
              <w:t>Harris Corp., Motorola Solutions Inc., 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37391" w:rsidRDefault="00537391" w:rsidP="00CC4E12">
            <w:pPr>
              <w:spacing w:after="0" w:line="240" w:lineRule="auto"/>
            </w:pPr>
            <w:r>
              <w:t>Modification to an MCPTT Emergency Alert requirement, 4.6.1.3.1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391" w:rsidRPr="00726891" w:rsidRDefault="00537391" w:rsidP="00CC4E12">
            <w:pPr>
              <w:spacing w:after="0" w:line="240" w:lineRule="auto"/>
            </w:pPr>
          </w:p>
        </w:tc>
      </w:tr>
      <w:tr w:rsidR="007147C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147CD" w:rsidRDefault="007147CD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147CD" w:rsidRPr="00C4115F" w:rsidRDefault="007147CD" w:rsidP="00345BBC">
            <w:pPr>
              <w:spacing w:after="0" w:line="240" w:lineRule="auto"/>
              <w:rPr>
                <w:rFonts w:cs="Arial"/>
              </w:rPr>
            </w:pPr>
            <w:hyperlink r:id="rId75" w:history="1">
              <w:r w:rsidRPr="00345BBC">
                <w:rPr>
                  <w:rStyle w:val="Hyperlink"/>
                  <w:rFonts w:cs="Arial"/>
                </w:rPr>
                <w:t>S1-142056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147CD" w:rsidRDefault="007147CD" w:rsidP="00345BBC">
            <w:pPr>
              <w:spacing w:after="0" w:line="240" w:lineRule="auto"/>
            </w:pPr>
            <w:r>
              <w:t>French Ministry of Interior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147CD" w:rsidRDefault="007147CD" w:rsidP="00345BBC">
            <w:pPr>
              <w:spacing w:after="0" w:line="240" w:lineRule="auto"/>
            </w:pPr>
            <w:r>
              <w:t>Generic priority management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147CD" w:rsidRPr="00726891" w:rsidRDefault="007147C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147CD" w:rsidRPr="00726891" w:rsidRDefault="007147CD" w:rsidP="00345BBC">
            <w:pPr>
              <w:spacing w:after="0" w:line="240" w:lineRule="auto"/>
            </w:pPr>
          </w:p>
        </w:tc>
      </w:tr>
      <w:tr w:rsidR="006F5B75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C4115F" w:rsidRDefault="006F5B75" w:rsidP="00345BBC">
            <w:pPr>
              <w:spacing w:after="0" w:line="240" w:lineRule="auto"/>
              <w:rPr>
                <w:rFonts w:cs="Arial"/>
              </w:rPr>
            </w:pPr>
            <w:hyperlink r:id="rId76" w:history="1">
              <w:r w:rsidRPr="00345BBC">
                <w:rPr>
                  <w:rStyle w:val="Hyperlink"/>
                  <w:rFonts w:cs="Arial"/>
                </w:rPr>
                <w:t>S1-142041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</w:pPr>
            <w:r>
              <w:t>Discussion on MCPTT Voice call initiation prioritization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</w:pPr>
          </w:p>
        </w:tc>
      </w:tr>
      <w:tr w:rsidR="006F5B75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C4115F" w:rsidRDefault="006F5B75" w:rsidP="00345BBC">
            <w:pPr>
              <w:spacing w:after="0" w:line="240" w:lineRule="auto"/>
              <w:rPr>
                <w:rFonts w:cs="Arial"/>
              </w:rPr>
            </w:pPr>
            <w:hyperlink r:id="rId77" w:history="1">
              <w:r w:rsidRPr="00345BBC">
                <w:rPr>
                  <w:rStyle w:val="Hyperlink"/>
                  <w:rFonts w:cs="Arial"/>
                </w:rPr>
                <w:t>S1-142042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F5B75" w:rsidRDefault="006F5B75" w:rsidP="00345BBC">
            <w:pPr>
              <w:spacing w:after="0" w:line="240" w:lineRule="auto"/>
            </w:pPr>
            <w:r>
              <w:t>MCPTT Voice call initiation prioritization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B75" w:rsidRPr="00726891" w:rsidRDefault="006F5B75" w:rsidP="00345BBC">
            <w:pPr>
              <w:spacing w:after="0" w:line="240" w:lineRule="auto"/>
            </w:pPr>
          </w:p>
        </w:tc>
      </w:tr>
      <w:tr w:rsidR="00A50A1F" w:rsidRPr="00B04844" w:rsidTr="00345BB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A50A1F" w:rsidRDefault="00A50A1F" w:rsidP="00345BBC">
            <w:pPr>
              <w:pStyle w:val="Heading2"/>
              <w:rPr>
                <w:sz w:val="24"/>
                <w:szCs w:val="18"/>
              </w:rPr>
            </w:pPr>
            <w:bookmarkStart w:id="87" w:name="_Ref392673060"/>
            <w:bookmarkStart w:id="88" w:name="_Toc392673327"/>
            <w:r>
              <w:rPr>
                <w:sz w:val="24"/>
                <w:szCs w:val="18"/>
              </w:rPr>
              <w:t>Interworking aspects (changes to clause 5)</w:t>
            </w:r>
            <w:bookmarkEnd w:id="87"/>
            <w:bookmarkEnd w:id="88"/>
          </w:p>
        </w:tc>
      </w:tr>
      <w:tr w:rsidR="00A50A1F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2B2FEE" w:rsidRDefault="00A50A1F" w:rsidP="00345BBC">
            <w:pPr>
              <w:spacing w:after="0" w:line="240" w:lineRule="auto"/>
            </w:pPr>
            <w:hyperlink r:id="rId78" w:history="1">
              <w:r w:rsidRPr="002B2FEE">
                <w:rPr>
                  <w:rStyle w:val="Hyperlink"/>
                  <w:rFonts w:cs="Arial"/>
                </w:rPr>
                <w:t>S1-142035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Harris Corporation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Legacy Interworking Overview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</w:p>
        </w:tc>
      </w:tr>
      <w:tr w:rsidR="00A50A1F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C4115F" w:rsidRDefault="00A50A1F" w:rsidP="00345BBC">
            <w:pPr>
              <w:spacing w:after="0" w:line="240" w:lineRule="auto"/>
              <w:rPr>
                <w:rFonts w:cs="Arial"/>
              </w:rPr>
            </w:pPr>
            <w:hyperlink r:id="rId79" w:history="1">
              <w:r w:rsidRPr="002B2FEE">
                <w:rPr>
                  <w:rStyle w:val="Hyperlink"/>
                  <w:rFonts w:cs="Arial"/>
                </w:rPr>
                <w:t>S1-142013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Harris Corp, Motorola Solutions Inc., 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Restatement of first requirement of section 5.2, Project 25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</w:p>
        </w:tc>
      </w:tr>
      <w:tr w:rsidR="00A50A1F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C4115F" w:rsidRDefault="00A50A1F" w:rsidP="00345BBC">
            <w:pPr>
              <w:spacing w:after="0" w:line="240" w:lineRule="auto"/>
              <w:rPr>
                <w:rFonts w:cs="Arial"/>
              </w:rPr>
            </w:pPr>
            <w:hyperlink r:id="rId80" w:history="1">
              <w:r w:rsidRPr="002B2FEE">
                <w:rPr>
                  <w:rStyle w:val="Hyperlink"/>
                  <w:rFonts w:cs="Arial"/>
                </w:rPr>
                <w:t>S1-142014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Harris Corp, Motorola Solutions Inc., 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Restatement of first requirement of section 5.4, Legacy Land Mobile Radio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</w:p>
        </w:tc>
      </w:tr>
      <w:tr w:rsidR="00A50A1F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C4115F" w:rsidRDefault="00A50A1F" w:rsidP="00345BBC">
            <w:pPr>
              <w:spacing w:after="0" w:line="240" w:lineRule="auto"/>
              <w:rPr>
                <w:rFonts w:cs="Arial"/>
              </w:rPr>
            </w:pPr>
            <w:hyperlink r:id="rId81" w:history="1">
              <w:r w:rsidRPr="00345BBC">
                <w:rPr>
                  <w:rStyle w:val="Hyperlink"/>
                  <w:rFonts w:cs="Arial"/>
                </w:rPr>
                <w:t>S1-142064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Harris Corporation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A50A1F" w:rsidRDefault="00A50A1F" w:rsidP="00345BBC">
            <w:pPr>
              <w:spacing w:after="0" w:line="240" w:lineRule="auto"/>
            </w:pPr>
            <w:r>
              <w:t>MCPTT Management Requirements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50A1F" w:rsidRPr="00726891" w:rsidRDefault="00A50A1F" w:rsidP="00345BBC">
            <w:pPr>
              <w:spacing w:after="0" w:line="240" w:lineRule="auto"/>
            </w:pPr>
            <w:r w:rsidRPr="00345BBC">
              <w:rPr>
                <w:highlight w:val="yellow"/>
              </w:rPr>
              <w:t>Comment:</w:t>
            </w:r>
            <w:r>
              <w:t xml:space="preserve"> Propose to split into several documents</w:t>
            </w:r>
          </w:p>
        </w:tc>
      </w:tr>
      <w:tr w:rsidR="00953FDA" w:rsidRPr="00B04844" w:rsidTr="00D8200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953FDA" w:rsidRDefault="00A26816">
            <w:pPr>
              <w:pStyle w:val="Heading2"/>
              <w:rPr>
                <w:sz w:val="24"/>
                <w:szCs w:val="18"/>
              </w:rPr>
            </w:pPr>
            <w:bookmarkStart w:id="89" w:name="_Ref392673130"/>
            <w:bookmarkStart w:id="90" w:name="_Toc392673328"/>
            <w:r>
              <w:rPr>
                <w:sz w:val="24"/>
                <w:szCs w:val="18"/>
              </w:rPr>
              <w:t>Other topics</w:t>
            </w:r>
            <w:bookmarkEnd w:id="89"/>
            <w:bookmarkEnd w:id="90"/>
          </w:p>
        </w:tc>
      </w:tr>
      <w:tr w:rsidR="00956583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C4115F" w:rsidRDefault="00956583" w:rsidP="00CC4E12">
            <w:pPr>
              <w:spacing w:after="0" w:line="240" w:lineRule="auto"/>
              <w:rPr>
                <w:rFonts w:cs="Arial"/>
              </w:rPr>
            </w:pPr>
            <w:hyperlink r:id="rId82" w:history="1">
              <w:r w:rsidRPr="007048C6">
                <w:rPr>
                  <w:rStyle w:val="Hyperlink"/>
                  <w:rFonts w:cs="Arial"/>
                </w:rPr>
                <w:t>S1-142021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CC4E12">
            <w:pPr>
              <w:spacing w:after="0" w:line="240" w:lineRule="auto"/>
            </w:pPr>
            <w:r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CC4E12">
            <w:pPr>
              <w:spacing w:after="0" w:line="240" w:lineRule="auto"/>
            </w:pPr>
            <w:r>
              <w:t>Initiating use of the MCPTT service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956583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520928" w:rsidP="00CC4E12">
            <w:pPr>
              <w:spacing w:after="0" w:line="240" w:lineRule="auto"/>
            </w:pPr>
            <w:r>
              <w:t>Related to off network aspects</w:t>
            </w:r>
          </w:p>
        </w:tc>
      </w:tr>
      <w:tr w:rsidR="00956583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C4115F" w:rsidRDefault="00956583" w:rsidP="00345BBC">
            <w:pPr>
              <w:spacing w:after="0" w:line="240" w:lineRule="auto"/>
              <w:rPr>
                <w:rFonts w:cs="Arial"/>
              </w:rPr>
            </w:pPr>
            <w:hyperlink r:id="rId83" w:history="1">
              <w:r w:rsidRPr="00345BBC">
                <w:rPr>
                  <w:rStyle w:val="Hyperlink"/>
                  <w:rFonts w:cs="Arial"/>
                </w:rPr>
                <w:t>S1-142045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345BBC">
            <w:pPr>
              <w:spacing w:after="0" w:line="240" w:lineRule="auto"/>
            </w:pPr>
            <w:r>
              <w:t>BlackBerry UK Ltd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56583" w:rsidRDefault="00956583" w:rsidP="00345BBC">
            <w:pPr>
              <w:spacing w:after="0" w:line="240" w:lineRule="auto"/>
            </w:pPr>
            <w:r>
              <w:t>Addition of Answer Modes requirements to TS 22.179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956583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6583" w:rsidRPr="00726891" w:rsidRDefault="00956583" w:rsidP="00345BBC">
            <w:pPr>
              <w:spacing w:after="0" w:line="240" w:lineRule="auto"/>
            </w:pPr>
          </w:p>
        </w:tc>
      </w:tr>
      <w:tr w:rsidR="00BC505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BC505D" w:rsidRDefault="00BC505D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505D" w:rsidRPr="00C4115F" w:rsidRDefault="00BC505D" w:rsidP="00345BBC">
            <w:pPr>
              <w:spacing w:after="0" w:line="240" w:lineRule="auto"/>
              <w:rPr>
                <w:rFonts w:cs="Arial"/>
              </w:rPr>
            </w:pPr>
            <w:hyperlink r:id="rId84" w:history="1">
              <w:r w:rsidRPr="00345BBC">
                <w:rPr>
                  <w:rStyle w:val="Hyperlink"/>
                  <w:rFonts w:cs="Arial"/>
                </w:rPr>
                <w:t>S1-142022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BC505D" w:rsidRDefault="00BC505D" w:rsidP="00345BBC">
            <w:pPr>
              <w:spacing w:after="0" w:line="240" w:lineRule="auto"/>
            </w:pPr>
            <w:r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BC505D" w:rsidRDefault="00BC505D" w:rsidP="00345BBC">
            <w:pPr>
              <w:spacing w:after="0" w:line="240" w:lineRule="auto"/>
            </w:pPr>
            <w:r>
              <w:t>Additional Text for Talker ID Requirements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BC505D" w:rsidRPr="00726891" w:rsidRDefault="00BC505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C505D" w:rsidRPr="00726891" w:rsidRDefault="00BC505D" w:rsidP="00345BBC">
            <w:pPr>
              <w:spacing w:after="0" w:line="240" w:lineRule="auto"/>
            </w:pPr>
          </w:p>
        </w:tc>
      </w:tr>
      <w:tr w:rsidR="009711EE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711EE" w:rsidRDefault="009711EE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11EE" w:rsidRPr="00C4115F" w:rsidRDefault="009711EE" w:rsidP="00345BBC">
            <w:pPr>
              <w:spacing w:after="0" w:line="240" w:lineRule="auto"/>
              <w:rPr>
                <w:rFonts w:cs="Arial"/>
              </w:rPr>
            </w:pPr>
            <w:hyperlink r:id="rId85" w:history="1">
              <w:r w:rsidRPr="00345BBC">
                <w:rPr>
                  <w:rStyle w:val="Hyperlink"/>
                  <w:rFonts w:cs="Arial"/>
                </w:rPr>
                <w:t>S1-142034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711EE" w:rsidRDefault="009711EE" w:rsidP="00345BBC">
            <w:pPr>
              <w:spacing w:after="0" w:line="240" w:lineRule="auto"/>
            </w:pPr>
            <w:r>
              <w:t>Harris Corporation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711EE" w:rsidRDefault="009711EE" w:rsidP="00345BBC">
            <w:pPr>
              <w:spacing w:after="0" w:line="240" w:lineRule="auto"/>
            </w:pPr>
            <w:r>
              <w:t>Definition of MCPTT Administrator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711EE" w:rsidRPr="00726891" w:rsidRDefault="009711EE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711EE" w:rsidRPr="00726891" w:rsidRDefault="009711EE" w:rsidP="00345BBC">
            <w:pPr>
              <w:spacing w:after="0" w:line="240" w:lineRule="auto"/>
            </w:pPr>
          </w:p>
        </w:tc>
      </w:tr>
      <w:tr w:rsidR="003256CE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3256CE" w:rsidRDefault="00537391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56CE" w:rsidRPr="00C4115F" w:rsidRDefault="003256CE" w:rsidP="00CC4E12">
            <w:pPr>
              <w:spacing w:after="0" w:line="240" w:lineRule="auto"/>
              <w:rPr>
                <w:rFonts w:cs="Arial"/>
              </w:rPr>
            </w:pPr>
            <w:hyperlink r:id="rId86" w:history="1">
              <w:r w:rsidRPr="007048C6">
                <w:rPr>
                  <w:rStyle w:val="Hyperlink"/>
                  <w:rFonts w:cs="Arial"/>
                </w:rPr>
                <w:t>S1-142015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3256CE" w:rsidRDefault="003256CE" w:rsidP="00CC4E12">
            <w:pPr>
              <w:spacing w:after="0" w:line="240" w:lineRule="auto"/>
            </w:pPr>
            <w:r>
              <w:t>Harris Corp., Motorola Solutions Inc., 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3256CE" w:rsidRDefault="003256CE" w:rsidP="00CC4E12">
            <w:pPr>
              <w:spacing w:after="0" w:line="240" w:lineRule="auto"/>
            </w:pPr>
            <w:r>
              <w:t>Changes to the last three Personality Management requirements in section 4.8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3256CE" w:rsidRPr="00726891" w:rsidRDefault="003256CE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56CE" w:rsidRPr="00726891" w:rsidRDefault="003256CE" w:rsidP="00CC4E12">
            <w:pPr>
              <w:spacing w:after="0" w:line="240" w:lineRule="auto"/>
            </w:pPr>
          </w:p>
        </w:tc>
      </w:tr>
      <w:tr w:rsidR="00CB1739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CB1739" w:rsidRDefault="00CB1739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1739" w:rsidRPr="00C4115F" w:rsidRDefault="00CB1739" w:rsidP="00345BBC">
            <w:pPr>
              <w:spacing w:after="0" w:line="240" w:lineRule="auto"/>
              <w:rPr>
                <w:rFonts w:cs="Arial"/>
              </w:rPr>
            </w:pPr>
            <w:hyperlink r:id="rId87" w:history="1">
              <w:r w:rsidRPr="00345BBC">
                <w:rPr>
                  <w:rStyle w:val="Hyperlink"/>
                  <w:rFonts w:cs="Arial"/>
                </w:rPr>
                <w:t>S1-142043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CB1739" w:rsidRDefault="00CB1739" w:rsidP="00345BBC">
            <w:pPr>
              <w:spacing w:after="0" w:line="240" w:lineRule="auto"/>
            </w:pPr>
            <w:r>
              <w:t>BlackBerry UK, UK 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CB1739" w:rsidRDefault="00CB1739" w:rsidP="00345BBC">
            <w:pPr>
              <w:spacing w:after="0" w:line="240" w:lineRule="auto"/>
            </w:pPr>
            <w:r>
              <w:t>Clarification of location requirements in TS 22.179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CB1739" w:rsidRPr="00726891" w:rsidRDefault="00CB1739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1739" w:rsidRPr="00726891" w:rsidRDefault="00CB1739" w:rsidP="00345BBC">
            <w:pPr>
              <w:spacing w:after="0" w:line="240" w:lineRule="auto"/>
            </w:pPr>
          </w:p>
        </w:tc>
      </w:tr>
      <w:tr w:rsidR="005C20F5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C4115F" w:rsidRDefault="005C20F5" w:rsidP="00345BBC">
            <w:pPr>
              <w:spacing w:after="0" w:line="240" w:lineRule="auto"/>
              <w:rPr>
                <w:rFonts w:cs="Arial"/>
              </w:rPr>
            </w:pPr>
            <w:hyperlink r:id="rId88" w:history="1">
              <w:r w:rsidRPr="00345BBC">
                <w:rPr>
                  <w:rStyle w:val="Hyperlink"/>
                  <w:rFonts w:cs="Arial"/>
                </w:rPr>
                <w:t>S1-142070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Discussion on MCPTT location information report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</w:pPr>
          </w:p>
        </w:tc>
      </w:tr>
      <w:tr w:rsidR="005C20F5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C4115F" w:rsidRDefault="005C20F5" w:rsidP="00345BBC">
            <w:pPr>
              <w:spacing w:after="0" w:line="240" w:lineRule="auto"/>
              <w:rPr>
                <w:rFonts w:cs="Arial"/>
              </w:rPr>
            </w:pPr>
            <w:hyperlink r:id="rId89" w:history="1">
              <w:r w:rsidRPr="00345BBC">
                <w:rPr>
                  <w:rStyle w:val="Hyperlink"/>
                  <w:rFonts w:cs="Arial"/>
                </w:rPr>
                <w:t>S1-142071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LG Electronics, Inc.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MCPTT location information report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</w:pPr>
          </w:p>
        </w:tc>
      </w:tr>
      <w:tr w:rsidR="00E67831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E67831" w:rsidRDefault="00E67831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7831" w:rsidRPr="00C4115F" w:rsidRDefault="00E67831" w:rsidP="00345BBC">
            <w:pPr>
              <w:spacing w:after="0" w:line="240" w:lineRule="auto"/>
              <w:rPr>
                <w:rFonts w:cs="Arial"/>
              </w:rPr>
            </w:pPr>
            <w:hyperlink r:id="rId90" w:history="1">
              <w:r w:rsidRPr="00345BBC">
                <w:rPr>
                  <w:rStyle w:val="Hyperlink"/>
                  <w:rFonts w:cs="Arial"/>
                </w:rPr>
                <w:t>S1-142012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E67831" w:rsidRDefault="00E67831" w:rsidP="00345BBC">
            <w:pPr>
              <w:spacing w:after="0" w:line="240" w:lineRule="auto"/>
            </w:pPr>
            <w:r>
              <w:t>US Department of Commerce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E67831" w:rsidRDefault="00E67831" w:rsidP="00345BBC">
            <w:pPr>
              <w:spacing w:after="0" w:line="240" w:lineRule="auto"/>
            </w:pPr>
            <w:r>
              <w:t>Split double requirement in Security 4.10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E67831" w:rsidRPr="00726891" w:rsidRDefault="00E67831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67831" w:rsidRPr="00726891" w:rsidRDefault="00E67831" w:rsidP="00345BBC">
            <w:pPr>
              <w:spacing w:after="0" w:line="240" w:lineRule="auto"/>
            </w:pPr>
          </w:p>
        </w:tc>
      </w:tr>
      <w:tr w:rsidR="00771E3E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</w:pPr>
            <w:r w:rsidRPr="00345BBC"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  <w:rPr>
                <w:rFonts w:cs="Arial"/>
              </w:rPr>
            </w:pPr>
            <w:r w:rsidRPr="00345BBC">
              <w:t>S1-142048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</w:pPr>
            <w:r w:rsidRPr="00345BBC">
              <w:t>Huawei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</w:pPr>
            <w:r w:rsidRPr="00345BBC">
              <w:t>Remote control to MCPTT UE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</w:pPr>
            <w:r>
              <w:t>Replaced by</w:t>
            </w:r>
            <w:r w:rsidRPr="00345BBC">
              <w:t xml:space="preserve"> S1-</w:t>
            </w:r>
            <w:r w:rsidRPr="00345BBC">
              <w:lastRenderedPageBreak/>
              <w:t>142078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1E3E" w:rsidRPr="00345BBC" w:rsidRDefault="00771E3E" w:rsidP="00345BBC">
            <w:pPr>
              <w:spacing w:after="0" w:line="240" w:lineRule="auto"/>
            </w:pPr>
          </w:p>
        </w:tc>
      </w:tr>
      <w:tr w:rsidR="00771E3E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</w:pPr>
            <w:r w:rsidRPr="00345BBC">
              <w:lastRenderedPageBreak/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</w:pPr>
            <w:hyperlink r:id="rId91" w:history="1">
              <w:r w:rsidRPr="00345BBC">
                <w:rPr>
                  <w:rStyle w:val="Hyperlink"/>
                  <w:rFonts w:cs="Arial"/>
                  <w:color w:val="auto"/>
                </w:rPr>
                <w:t>S1-142078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</w:pPr>
            <w:r w:rsidRPr="00345BBC">
              <w:t>Huawei</w:t>
            </w:r>
            <w:r>
              <w:rPr>
                <w:rFonts w:eastAsia="SimSun"/>
                <w:lang w:eastAsia="zh-CN"/>
              </w:rPr>
              <w:t>, TD Tech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</w:pPr>
            <w:r w:rsidRPr="00345BBC">
              <w:t>Remote control to MCPTT UE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71E3E" w:rsidRPr="00345BBC" w:rsidRDefault="00771E3E" w:rsidP="00345BBC">
            <w:pPr>
              <w:spacing w:after="0" w:line="240" w:lineRule="auto"/>
            </w:pPr>
            <w:r>
              <w:t>Replaces</w:t>
            </w:r>
            <w:r w:rsidRPr="00345BBC">
              <w:t xml:space="preserve"> S1-142048.</w:t>
            </w:r>
          </w:p>
        </w:tc>
      </w:tr>
      <w:tr w:rsidR="005C20F5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hyperlink r:id="rId92" w:history="1">
              <w:r w:rsidRPr="00345BBC">
                <w:rPr>
                  <w:rStyle w:val="Hyperlink"/>
                  <w:rFonts w:cs="Arial"/>
                </w:rPr>
                <w:t>S1-142077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French ministry of Interior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5C20F5" w:rsidRDefault="005C20F5" w:rsidP="00345BBC">
            <w:pPr>
              <w:spacing w:after="0" w:line="240" w:lineRule="auto"/>
            </w:pPr>
            <w:r>
              <w:t>MCPTT Systems Interworking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0F5" w:rsidRPr="00726891" w:rsidRDefault="005C20F5" w:rsidP="00345BBC">
            <w:pPr>
              <w:spacing w:after="0" w:line="240" w:lineRule="auto"/>
            </w:pPr>
            <w:r>
              <w:t>Late document</w:t>
            </w:r>
          </w:p>
        </w:tc>
      </w:tr>
      <w:tr w:rsidR="0075741D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75741D" w:rsidP="00345BBC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C4115F" w:rsidRDefault="0075741D" w:rsidP="00345BBC">
            <w:pPr>
              <w:spacing w:after="0" w:line="240" w:lineRule="auto"/>
              <w:rPr>
                <w:rFonts w:cs="Arial"/>
              </w:rPr>
            </w:pPr>
            <w:hyperlink r:id="rId93" w:history="1">
              <w:r w:rsidRPr="007048C6">
                <w:rPr>
                  <w:rStyle w:val="Hyperlink"/>
                  <w:rFonts w:cs="Arial"/>
                </w:rPr>
                <w:t>S1-142059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75741D" w:rsidP="00345BBC">
            <w:pPr>
              <w:spacing w:after="0" w:line="240" w:lineRule="auto"/>
            </w:pPr>
            <w:r>
              <w:t>Huawei,TD-tech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75741D" w:rsidRDefault="0075741D" w:rsidP="00345BBC">
            <w:pPr>
              <w:spacing w:after="0" w:line="240" w:lineRule="auto"/>
            </w:pPr>
            <w:r>
              <w:t>Requirements for Interactions between MCPTT call and telephone call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741D" w:rsidRPr="00726891" w:rsidRDefault="0075741D" w:rsidP="00345BBC">
            <w:pPr>
              <w:spacing w:after="0" w:line="240" w:lineRule="auto"/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576679">
            <w:pPr>
              <w:pStyle w:val="Heading1"/>
            </w:pPr>
            <w:bookmarkStart w:id="91" w:name="_Ref392673153"/>
            <w:bookmarkStart w:id="92" w:name="_Toc392673329"/>
            <w:r>
              <w:t xml:space="preserve">SRM_GCSE_LTE: </w:t>
            </w:r>
            <w:r w:rsidRPr="00576679">
              <w:t>Service Requirements Maintenance for Group Communication System Enablers for LTE</w:t>
            </w:r>
            <w:r>
              <w:t xml:space="preserve"> [</w:t>
            </w:r>
            <w:hyperlink r:id="rId94" w:history="1">
              <w:r w:rsidRPr="00576679">
                <w:rPr>
                  <w:rStyle w:val="Hyperlink"/>
                </w:rPr>
                <w:t>SP-1402</w:t>
              </w:r>
              <w:r>
                <w:rPr>
                  <w:rStyle w:val="Hyperlink"/>
                </w:rPr>
                <w:t>28</w:t>
              </w:r>
            </w:hyperlink>
            <w:r>
              <w:t>]</w:t>
            </w:r>
            <w:bookmarkEnd w:id="91"/>
            <w:bookmarkEnd w:id="92"/>
          </w:p>
        </w:tc>
      </w:tr>
      <w:tr w:rsidR="00726891" w:rsidRPr="00B04844" w:rsidTr="00796627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BC469F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WID</w:t>
            </w:r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SA#65 (09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726891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726891" w:rsidRPr="00F45489" w:rsidRDefault="0072689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6556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bookmarkStart w:id="93" w:name="_Toc316030635"/>
            <w:bookmarkStart w:id="94" w:name="_Toc324137376"/>
            <w:bookmarkStart w:id="95" w:name="_Toc331152540"/>
            <w:bookmarkStart w:id="96" w:name="_Toc378052466"/>
            <w:r>
              <w:t>CR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Pr="00C4115F" w:rsidRDefault="00965568" w:rsidP="00CC4E12">
            <w:pPr>
              <w:spacing w:after="0" w:line="240" w:lineRule="auto"/>
              <w:rPr>
                <w:rFonts w:cs="Arial"/>
              </w:rPr>
            </w:pPr>
            <w:hyperlink r:id="rId95" w:history="1">
              <w:r w:rsidRPr="007048C6">
                <w:rPr>
                  <w:rStyle w:val="Hyperlink"/>
                  <w:rFonts w:cs="Arial"/>
                </w:rPr>
                <w:t>S1-142060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r>
              <w:t>Rapporteur (NSN)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r>
              <w:t>22.468 v12.0.0: Removal of open interface requirement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65568" w:rsidRPr="00726891" w:rsidRDefault="0096556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r>
              <w:t>WI code GCSE_LTE Rel-12 CR0005R- Cat F</w:t>
            </w:r>
          </w:p>
          <w:p w:rsidR="00965568" w:rsidRPr="00726891" w:rsidRDefault="00965568" w:rsidP="00CC4E12">
            <w:pPr>
              <w:spacing w:after="0" w:line="240" w:lineRule="auto"/>
            </w:pPr>
            <w:r>
              <w:t xml:space="preserve">Related to </w:t>
            </w:r>
            <w:hyperlink r:id="rId96" w:history="1">
              <w:r w:rsidRPr="00345BBC">
                <w:rPr>
                  <w:rStyle w:val="Hyperlink"/>
                  <w:rFonts w:cs="Arial"/>
                </w:rPr>
                <w:t>S1-142033</w:t>
              </w:r>
            </w:hyperlink>
          </w:p>
        </w:tc>
      </w:tr>
      <w:tr w:rsidR="0096556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r>
              <w:t>CR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Pr="00C4115F" w:rsidRDefault="00965568" w:rsidP="007048C6">
            <w:pPr>
              <w:spacing w:after="0" w:line="240" w:lineRule="auto"/>
              <w:jc w:val="both"/>
              <w:rPr>
                <w:rFonts w:cs="Arial"/>
              </w:rPr>
            </w:pPr>
            <w:hyperlink r:id="rId97" w:history="1">
              <w:r w:rsidRPr="007048C6">
                <w:rPr>
                  <w:rStyle w:val="Hyperlink"/>
                  <w:rFonts w:cs="Arial"/>
                </w:rPr>
                <w:t>S1-142033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r>
              <w:t>Alcatel-Lucent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r>
              <w:t>22.468 v12.0.0: Carry forward GCSE requirements to Rel 13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965568" w:rsidRPr="00726891" w:rsidRDefault="0096556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65568" w:rsidRDefault="00965568" w:rsidP="00CC4E12">
            <w:pPr>
              <w:spacing w:after="0" w:line="240" w:lineRule="auto"/>
            </w:pPr>
            <w:r>
              <w:t>WI code SRM_GCSE_LTE Rel-12 CR0004R- Cat F</w:t>
            </w:r>
          </w:p>
          <w:p w:rsidR="00965568" w:rsidRPr="00726891" w:rsidRDefault="00965568" w:rsidP="00CC4E12">
            <w:pPr>
              <w:spacing w:after="0" w:line="240" w:lineRule="auto"/>
            </w:pPr>
            <w:r>
              <w:t xml:space="preserve">Related to </w:t>
            </w:r>
            <w:hyperlink r:id="rId98" w:history="1">
              <w:r w:rsidRPr="00345BBC">
                <w:rPr>
                  <w:rStyle w:val="Hyperlink"/>
                  <w:rFonts w:cs="Arial"/>
                </w:rPr>
                <w:t>S1-142060</w:t>
              </w:r>
            </w:hyperlink>
          </w:p>
        </w:tc>
      </w:tr>
      <w:tr w:rsidR="00623A81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CR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C4115F" w:rsidRDefault="00623A81" w:rsidP="00CC4E12">
            <w:pPr>
              <w:spacing w:after="0" w:line="240" w:lineRule="auto"/>
              <w:rPr>
                <w:rFonts w:cs="Arial"/>
              </w:rPr>
            </w:pPr>
            <w:hyperlink r:id="rId99" w:history="1">
              <w:r w:rsidRPr="007048C6">
                <w:rPr>
                  <w:rStyle w:val="Hyperlink"/>
                  <w:rFonts w:cs="Arial"/>
                </w:rPr>
                <w:t>S1-142061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Rapporteur (NSN)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22.468 v12.0.0: Removal of the communication requirement for non 3GPP connected group members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</w:pPr>
            <w:r>
              <w:t>WI code GCSE_LTE Rel-12 CR0006R- Cat F</w:t>
            </w:r>
          </w:p>
        </w:tc>
      </w:tr>
      <w:tr w:rsidR="00F41304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</w:pPr>
            <w:r>
              <w:t>CR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797E95" w:rsidP="00CC4E12">
            <w:pPr>
              <w:spacing w:after="0" w:line="240" w:lineRule="auto"/>
              <w:rPr>
                <w:rFonts w:cs="Arial"/>
              </w:rPr>
            </w:pPr>
            <w:hyperlink r:id="rId100" w:history="1">
              <w:r w:rsidR="00F41304" w:rsidRPr="007048C6">
                <w:rPr>
                  <w:rStyle w:val="Hyperlink"/>
                  <w:rFonts w:cs="Arial"/>
                </w:rPr>
                <w:t>S1-142032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</w:pPr>
            <w:r>
              <w:t>Alcatel-Lucent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</w:pPr>
            <w:r>
              <w:t>22.468 v12.0.0: Removal of application requirements from GCSE_LTE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Default="00797E95" w:rsidP="00CC4E12">
            <w:pPr>
              <w:spacing w:after="0" w:line="240" w:lineRule="auto"/>
            </w:pPr>
            <w:r>
              <w:t>WI code GCSE_LTE Rel-12 CR0003R- Cat C</w:t>
            </w:r>
          </w:p>
          <w:p w:rsidR="00F43BD1" w:rsidRPr="00726891" w:rsidRDefault="00F43BD1" w:rsidP="00CC4E12">
            <w:pPr>
              <w:spacing w:after="0" w:line="240" w:lineRule="auto"/>
            </w:pPr>
            <w:r>
              <w:t xml:space="preserve">Related to </w:t>
            </w:r>
            <w:hyperlink r:id="rId101" w:history="1">
              <w:r w:rsidRPr="00345BBC">
                <w:rPr>
                  <w:rStyle w:val="Hyperlink"/>
                  <w:rFonts w:cs="Arial"/>
                </w:rPr>
                <w:t>S1-142062</w:t>
              </w:r>
            </w:hyperlink>
          </w:p>
        </w:tc>
      </w:tr>
      <w:tr w:rsidR="00F41304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</w:pPr>
            <w:r>
              <w:t>CR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D76751" w:rsidP="00CC4E12">
            <w:pPr>
              <w:spacing w:after="0" w:line="240" w:lineRule="auto"/>
              <w:rPr>
                <w:rFonts w:cs="Arial"/>
              </w:rPr>
            </w:pPr>
            <w:hyperlink r:id="rId102" w:history="1">
              <w:r w:rsidR="00F41304" w:rsidRPr="007048C6">
                <w:rPr>
                  <w:rStyle w:val="Hyperlink"/>
                  <w:rFonts w:cs="Arial"/>
                </w:rPr>
                <w:t>S1-142062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</w:pPr>
            <w:r>
              <w:t>Rapporteur (NSN)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</w:pPr>
            <w:r>
              <w:t>22.468 v12.0.0: Removal of group handling requirements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Default="00D76751" w:rsidP="00CC4E12">
            <w:pPr>
              <w:spacing w:after="0" w:line="240" w:lineRule="auto"/>
            </w:pPr>
            <w:r>
              <w:t>WI code GCSE_LTE Rel-12 CR0007R- Cat F</w:t>
            </w:r>
          </w:p>
          <w:p w:rsidR="00F43BD1" w:rsidRPr="00726891" w:rsidRDefault="00F43BD1" w:rsidP="00CC4E12">
            <w:pPr>
              <w:spacing w:after="0" w:line="240" w:lineRule="auto"/>
            </w:pPr>
            <w:r>
              <w:t xml:space="preserve">Related to </w:t>
            </w:r>
            <w:hyperlink r:id="rId103" w:history="1">
              <w:r w:rsidRPr="00345BBC">
                <w:rPr>
                  <w:rStyle w:val="Hyperlink"/>
                  <w:rFonts w:cs="Arial"/>
                </w:rPr>
                <w:t>S1-142032</w:t>
              </w:r>
            </w:hyperlink>
          </w:p>
        </w:tc>
      </w:tr>
      <w:tr w:rsidR="00F41304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</w:pPr>
            <w:r>
              <w:t>CR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535F48" w:rsidP="00CC4E12">
            <w:pPr>
              <w:spacing w:after="0" w:line="240" w:lineRule="auto"/>
              <w:rPr>
                <w:rFonts w:cs="Arial"/>
              </w:rPr>
            </w:pPr>
            <w:hyperlink r:id="rId104" w:history="1">
              <w:r w:rsidR="00F41304" w:rsidRPr="007048C6">
                <w:rPr>
                  <w:rStyle w:val="Hyperlink"/>
                  <w:rFonts w:cs="Arial"/>
                </w:rPr>
                <w:t>S1-142063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</w:pPr>
            <w:r>
              <w:t>Rapporteur (NSN)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</w:pPr>
            <w:r>
              <w:t>22.468 v12.0.0: Removal of geographic scope requirement of GCSE Groups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Default="00535F48" w:rsidP="00CC4E12">
            <w:pPr>
              <w:spacing w:after="0" w:line="240" w:lineRule="auto"/>
            </w:pPr>
            <w:r>
              <w:t>WI code GCSE_LTE Rel-12 CR0008R- Cat F</w:t>
            </w:r>
          </w:p>
          <w:p w:rsidR="00535F48" w:rsidRPr="00726891" w:rsidRDefault="00535F48" w:rsidP="00CC4E12">
            <w:pPr>
              <w:spacing w:after="0" w:line="240" w:lineRule="auto"/>
            </w:pPr>
            <w:r>
              <w:t xml:space="preserve">Related to </w:t>
            </w:r>
            <w:hyperlink r:id="rId105" w:history="1">
              <w:r w:rsidRPr="00345BBC">
                <w:rPr>
                  <w:rStyle w:val="Hyperlink"/>
                  <w:rFonts w:cs="Arial"/>
                </w:rPr>
                <w:t>S1-142032</w:t>
              </w:r>
            </w:hyperlink>
          </w:p>
        </w:tc>
      </w:tr>
      <w:tr w:rsidR="00623A81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Cont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C4115F" w:rsidRDefault="00623A81" w:rsidP="00CC4E12">
            <w:pPr>
              <w:spacing w:after="0" w:line="240" w:lineRule="auto"/>
              <w:rPr>
                <w:rFonts w:cs="Arial"/>
              </w:rPr>
            </w:pPr>
            <w:hyperlink r:id="rId106" w:history="1">
              <w:r w:rsidRPr="007048C6">
                <w:rPr>
                  <w:rStyle w:val="Hyperlink"/>
                  <w:rFonts w:cs="Arial"/>
                </w:rPr>
                <w:t>S1-142010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Proposed Contribution to Align GCSE R13 with MCPTT Terminology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</w:pPr>
          </w:p>
        </w:tc>
      </w:tr>
      <w:tr w:rsidR="00623A81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CR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C4115F" w:rsidRDefault="00623A81" w:rsidP="00CC4E12">
            <w:pPr>
              <w:spacing w:after="0" w:line="240" w:lineRule="auto"/>
              <w:rPr>
                <w:rFonts w:cs="Arial"/>
              </w:rPr>
            </w:pPr>
            <w:hyperlink r:id="rId107" w:history="1">
              <w:r w:rsidRPr="007048C6">
                <w:rPr>
                  <w:rStyle w:val="Hyperlink"/>
                  <w:rFonts w:cs="Arial"/>
                </w:rPr>
                <w:t>S1-142075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623A81" w:rsidRDefault="00623A81" w:rsidP="00CC4E12">
            <w:pPr>
              <w:spacing w:after="0" w:line="240" w:lineRule="auto"/>
            </w:pPr>
            <w:r>
              <w:t>22.468 v12.0.0: Alignment of GCSE and MCPTT terminology – GCSE part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3A81" w:rsidRPr="00726891" w:rsidRDefault="00623A81" w:rsidP="00CC4E12">
            <w:pPr>
              <w:spacing w:after="0" w:line="240" w:lineRule="auto"/>
            </w:pPr>
            <w:r>
              <w:t>WI code SRM_GCSE_LTE Rel-13 CR0009R- Cat F</w:t>
            </w: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7" w:name="_Toc39267333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93"/>
            <w:bookmarkEnd w:id="94"/>
            <w:bookmarkEnd w:id="95"/>
            <w:bookmarkEnd w:id="96"/>
            <w:bookmarkEnd w:id="97"/>
          </w:p>
        </w:tc>
      </w:tr>
      <w:tr w:rsidR="00726891" w:rsidRPr="00B04844" w:rsidTr="00DD729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8" w:name="_Toc316030636"/>
            <w:bookmarkStart w:id="99" w:name="_Toc324137377"/>
            <w:bookmarkStart w:id="100" w:name="_Toc331152541"/>
            <w:bookmarkStart w:id="101" w:name="_Ref331766726"/>
            <w:bookmarkStart w:id="102" w:name="_Ref377238128"/>
            <w:bookmarkStart w:id="103" w:name="_Toc378052467"/>
            <w:bookmarkStart w:id="104" w:name="_Toc39267333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:rsidR="00400C58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400C58" w:rsidRDefault="00400C58" w:rsidP="00CC4E12">
            <w:pPr>
              <w:spacing w:after="0" w:line="240" w:lineRule="auto"/>
            </w:pPr>
            <w:bookmarkStart w:id="105" w:name="_Toc324137378"/>
            <w:bookmarkStart w:id="106" w:name="_Toc331152542"/>
            <w:bookmarkStart w:id="107" w:name="_Ref331766757"/>
            <w:bookmarkStart w:id="108" w:name="_Ref377238138"/>
            <w:bookmarkStart w:id="109" w:name="_Toc378052468"/>
            <w:bookmarkStart w:id="110" w:name="_Ref389649848"/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0C58" w:rsidRPr="00C4115F" w:rsidRDefault="00400C58" w:rsidP="00CC4E12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400C58" w:rsidRDefault="00400C58" w:rsidP="00CC4E12">
            <w:pPr>
              <w:spacing w:after="0" w:line="240" w:lineRule="auto"/>
            </w:pP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400C58" w:rsidRDefault="00400C58" w:rsidP="00CC4E12">
            <w:pPr>
              <w:spacing w:after="0" w:line="240" w:lineRule="auto"/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400C58" w:rsidRPr="00726891" w:rsidRDefault="00400C58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00C58" w:rsidRPr="00726891" w:rsidRDefault="00400C58" w:rsidP="00CC4E12">
            <w:pPr>
              <w:spacing w:after="0" w:line="240" w:lineRule="auto"/>
            </w:pPr>
          </w:p>
        </w:tc>
      </w:tr>
      <w:tr w:rsidR="00726891" w:rsidRPr="00B04844" w:rsidTr="00DD729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1" w:name="_Toc392673332"/>
            <w:bookmarkStart w:id="112" w:name="_Ref392673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</w:p>
        </w:tc>
      </w:tr>
      <w:tr w:rsidR="00F41304" w:rsidRPr="00432926" w:rsidTr="00CC4E12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F41304" w:rsidP="00CC4E12">
            <w:pPr>
              <w:spacing w:after="0" w:line="240" w:lineRule="auto"/>
            </w:pPr>
            <w:bookmarkStart w:id="113" w:name="_Toc316030638"/>
            <w:bookmarkStart w:id="114" w:name="_Toc324137380"/>
            <w:bookmarkStart w:id="115" w:name="_Toc331152544"/>
            <w:bookmarkStart w:id="116" w:name="_Toc378052471"/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C4115F" w:rsidRDefault="00F41304" w:rsidP="00CC4E12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F41304" w:rsidP="00CC4E12">
            <w:pPr>
              <w:spacing w:after="0" w:line="240" w:lineRule="auto"/>
            </w:pP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auto"/>
          </w:tcPr>
          <w:p w:rsidR="00F41304" w:rsidRDefault="00F41304" w:rsidP="00CC4E12">
            <w:pPr>
              <w:spacing w:after="0" w:line="240" w:lineRule="auto"/>
            </w:pP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41304" w:rsidRPr="00726891" w:rsidRDefault="00F41304" w:rsidP="00CC4E12">
            <w:pPr>
              <w:spacing w:after="0" w:line="240" w:lineRule="auto"/>
            </w:pPr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17" w:name="_Toc39267333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13"/>
            <w:bookmarkEnd w:id="114"/>
            <w:bookmarkEnd w:id="115"/>
            <w:bookmarkEnd w:id="116"/>
            <w:bookmarkEnd w:id="117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8" w:name="_Toc316030639"/>
            <w:bookmarkStart w:id="119" w:name="_Toc324137381"/>
            <w:bookmarkStart w:id="120" w:name="_Toc331152545"/>
            <w:bookmarkStart w:id="121" w:name="_Toc378052472"/>
            <w:bookmarkStart w:id="122" w:name="_Toc3926733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Calendar</w:t>
            </w:r>
            <w:bookmarkEnd w:id="118"/>
            <w:bookmarkEnd w:id="119"/>
            <w:bookmarkEnd w:id="120"/>
            <w:bookmarkEnd w:id="121"/>
            <w:bookmarkEnd w:id="122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EB413F" w:rsidRDefault="00726891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726891" w:rsidRDefault="00726891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726891" w:rsidRPr="005B3FD8" w:rsidRDefault="00726891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726891" w:rsidRPr="00F45489" w:rsidRDefault="00726891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San Francisco, CA, USA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26891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EB413F" w:rsidRDefault="00726891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:rsidR="00726891" w:rsidRPr="00E617E1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China (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>TBD</w:t>
            </w:r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726891" w:rsidRPr="00E617E1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726891" w:rsidRPr="009908A6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908A6">
              <w:rPr>
                <w:rFonts w:eastAsia="Arial Unicode MS" w:cs="Arial"/>
                <w:szCs w:val="18"/>
                <w:lang w:val="de-DE" w:eastAsia="ar-SA"/>
              </w:rPr>
              <w:t>SA1#71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  <w:t>17 – 21 Aug 2015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  <w:t>Belgrade, Serbia (TBD)</w:t>
            </w:r>
          </w:p>
          <w:p w:rsidR="00726891" w:rsidRPr="0061128E" w:rsidRDefault="00726891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6891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26891" w:rsidRPr="00F45489" w:rsidRDefault="00726891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23" w:name="_Toc378052473"/>
            <w:bookmarkStart w:id="124" w:name="_Toc39267333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23"/>
            <w:bookmarkEnd w:id="124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26891" w:rsidRPr="00F45489" w:rsidRDefault="00726891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25" w:name="_Toc316030641"/>
            <w:bookmarkStart w:id="126" w:name="_Toc324137383"/>
            <w:bookmarkStart w:id="127" w:name="_Toc331152547"/>
            <w:bookmarkStart w:id="128" w:name="_Toc378052474"/>
            <w:bookmarkStart w:id="129" w:name="_Toc39267333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25"/>
            <w:bookmarkEnd w:id="126"/>
            <w:bookmarkEnd w:id="127"/>
            <w:bookmarkEnd w:id="128"/>
            <w:bookmarkEnd w:id="129"/>
          </w:p>
        </w:tc>
      </w:tr>
      <w:tr w:rsidR="00726891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Close by 16:30 on </w:t>
            </w:r>
            <w:r>
              <w:rPr>
                <w:rFonts w:eastAsia="Arial Unicode MS" w:cs="Arial"/>
                <w:szCs w:val="18"/>
                <w:lang w:eastAsia="ar-SA"/>
              </w:rPr>
              <w:t>Thursday</w:t>
            </w:r>
          </w:p>
          <w:p w:rsidR="00726891" w:rsidRPr="00F45489" w:rsidRDefault="00726891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309AF" w:rsidRPr="00B04844" w:rsidTr="007048C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F309AF" w:rsidRPr="00F45489" w:rsidRDefault="00F309AF" w:rsidP="00F309AF">
            <w:pPr>
              <w:pStyle w:val="Heading1"/>
            </w:pPr>
            <w:bookmarkStart w:id="130" w:name="_Toc392673337"/>
            <w:r w:rsidRPr="00F309AF">
              <w:t>Withdrawn documents (admin purposes only)</w:t>
            </w:r>
            <w:bookmarkEnd w:id="130"/>
          </w:p>
        </w:tc>
      </w:tr>
      <w:tr w:rsidR="00D73240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</w:pPr>
            <w:r w:rsidRPr="00726891">
              <w:t>AGE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</w:pPr>
            <w:r w:rsidRPr="00726891">
              <w:t>S1-142</w:t>
            </w:r>
            <w:r w:rsidRPr="00726891">
              <w:rPr>
                <w:rFonts w:cs="Arial"/>
              </w:rPr>
              <w:t>000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</w:pPr>
            <w:r w:rsidRPr="00726891">
              <w:t>SA1 Chairman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</w:pPr>
            <w:r w:rsidRPr="00726891">
              <w:t>Draft agenda for SA1#66bis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</w:pPr>
            <w:r w:rsidRPr="00726891">
              <w:t>Withdrawn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726891" w:rsidRDefault="00D73240" w:rsidP="00345BBC">
            <w:pPr>
              <w:spacing w:after="0" w:line="240" w:lineRule="auto"/>
            </w:pPr>
          </w:p>
        </w:tc>
      </w:tr>
      <w:tr w:rsidR="00D73240" w:rsidRPr="00432926" w:rsidTr="00345BBC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</w:pPr>
            <w:r w:rsidRPr="004D07F9">
              <w:t>TO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  <w:rPr>
                <w:rFonts w:cs="Arial"/>
              </w:rPr>
            </w:pPr>
            <w:hyperlink r:id="rId108" w:history="1">
              <w:r w:rsidRPr="00345BBC">
                <w:rPr>
                  <w:rStyle w:val="Hyperlink"/>
                  <w:rFonts w:cs="Arial"/>
                  <w:color w:val="auto"/>
                </w:rPr>
                <w:t>S1-142039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</w:pPr>
            <w:r w:rsidRPr="004D07F9">
              <w:t>TIA-TR8.8 Broadband Data Committee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</w:pPr>
            <w:r w:rsidRPr="004D07F9">
              <w:t>Reply LS from TIA TR-8.8 on PQCS Requirements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</w:pPr>
            <w:r w:rsidRPr="004D07F9">
              <w:t>Withdrawn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D73240" w:rsidRPr="004D07F9" w:rsidRDefault="00D73240" w:rsidP="00345BBC">
            <w:pPr>
              <w:spacing w:after="0" w:line="240" w:lineRule="auto"/>
            </w:pPr>
          </w:p>
        </w:tc>
      </w:tr>
      <w:tr w:rsidR="00212D7D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  <w:rPr>
                <w:rFonts w:cs="Arial"/>
              </w:rPr>
            </w:pPr>
            <w:r w:rsidRPr="00EF4EB6">
              <w:t>S1-142023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Clarification on MCPTT Emergency Alert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EF4EB6" w:rsidP="00345BBC">
            <w:pPr>
              <w:spacing w:after="0" w:line="240" w:lineRule="auto"/>
            </w:pPr>
            <w:r w:rsidRPr="00EF4EB6">
              <w:t>Withdrawn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n/a</w:t>
            </w:r>
          </w:p>
        </w:tc>
      </w:tr>
      <w:tr w:rsidR="00212D7D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  <w:rPr>
                <w:rFonts w:cs="Arial"/>
              </w:rPr>
            </w:pPr>
            <w:r w:rsidRPr="00EF4EB6">
              <w:t>S1-142024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Contribution on Priorities used in GCSE and MCPTT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EF4EB6" w:rsidP="00345BBC">
            <w:pPr>
              <w:spacing w:after="0" w:line="240" w:lineRule="auto"/>
            </w:pPr>
            <w:r w:rsidRPr="00EF4EB6">
              <w:t>Withdrawn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n/a</w:t>
            </w:r>
          </w:p>
        </w:tc>
      </w:tr>
      <w:tr w:rsidR="00212D7D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  <w:rPr>
                <w:rFonts w:cs="Arial"/>
              </w:rPr>
            </w:pPr>
            <w:r w:rsidRPr="00EF4EB6">
              <w:t>S1-142025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UE and User Discussion and Additional Requirements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EF4EB6" w:rsidP="00345BBC">
            <w:pPr>
              <w:spacing w:after="0" w:line="240" w:lineRule="auto"/>
            </w:pPr>
            <w:r w:rsidRPr="00EF4EB6">
              <w:t>Withdrawn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n/a</w:t>
            </w:r>
          </w:p>
        </w:tc>
      </w:tr>
      <w:tr w:rsidR="00212D7D" w:rsidRPr="00432926" w:rsidTr="007048C6">
        <w:trPr>
          <w:trHeight w:val="141"/>
        </w:trPr>
        <w:tc>
          <w:tcPr>
            <w:tcW w:w="857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  <w:rPr>
                <w:rFonts w:cs="Arial"/>
              </w:rPr>
            </w:pPr>
            <w:r w:rsidRPr="00EF4EB6">
              <w:rPr>
                <w:rFonts w:cs="Arial"/>
              </w:rPr>
              <w:t>S1-142027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Home Office</w:t>
            </w:r>
          </w:p>
        </w:tc>
        <w:tc>
          <w:tcPr>
            <w:tcW w:w="4122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Elaboration on Location Requirement Privacy</w:t>
            </w:r>
          </w:p>
        </w:tc>
        <w:tc>
          <w:tcPr>
            <w:tcW w:w="2105" w:type="dxa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EF4EB6" w:rsidP="00345BBC">
            <w:pPr>
              <w:spacing w:after="0" w:line="240" w:lineRule="auto"/>
            </w:pPr>
            <w:r w:rsidRPr="00EF4EB6">
              <w:t>Withdrawn</w:t>
            </w:r>
          </w:p>
        </w:tc>
        <w:tc>
          <w:tcPr>
            <w:tcW w:w="405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212D7D" w:rsidRPr="00EF4EB6" w:rsidRDefault="00212D7D" w:rsidP="00345BBC">
            <w:pPr>
              <w:spacing w:after="0" w:line="240" w:lineRule="auto"/>
            </w:pPr>
            <w:r w:rsidRPr="00EF4EB6">
              <w:t>n/a</w:t>
            </w:r>
          </w:p>
        </w:tc>
      </w:tr>
      <w:tr w:rsidR="00F309AF" w:rsidRPr="00B04844" w:rsidTr="007048C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F309AF" w:rsidRPr="00F309AF" w:rsidRDefault="00F309AF" w:rsidP="00F309AF">
            <w:pPr>
              <w:pStyle w:val="Heading1"/>
            </w:pPr>
            <w:bookmarkStart w:id="131" w:name="_Toc392673338"/>
            <w:r w:rsidRPr="00F309AF">
              <w:t>Document numbers to be allocated (admin purposes only)</w:t>
            </w:r>
            <w:bookmarkEnd w:id="131"/>
          </w:p>
        </w:tc>
      </w:tr>
      <w:tr w:rsidR="00F309AF" w:rsidTr="007048C6">
        <w:trPr>
          <w:trHeight w:val="141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09AF" w:rsidRPr="00F309AF" w:rsidRDefault="00F309AF">
            <w:pPr>
              <w:spacing w:after="0" w:line="240" w:lineRule="auto"/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09AF" w:rsidRPr="00F309AF" w:rsidRDefault="00F309AF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09AF" w:rsidRPr="00F309AF" w:rsidRDefault="00F309AF">
            <w:pPr>
              <w:spacing w:after="0" w:line="240" w:lineRule="auto"/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09AF" w:rsidRPr="00F309AF" w:rsidRDefault="00F309AF">
            <w:pPr>
              <w:spacing w:after="0" w:line="240" w:lineRule="auto"/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09AF" w:rsidRPr="00F309AF" w:rsidRDefault="00F309AF">
            <w:pPr>
              <w:spacing w:after="0" w:line="240" w:lineRule="auto"/>
            </w:pP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09AF" w:rsidRPr="00F309AF" w:rsidRDefault="00F309AF">
            <w:pPr>
              <w:spacing w:after="0" w:line="240" w:lineRule="auto"/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dt>
      <w:sdtPr>
        <w:rPr>
          <w:rFonts w:ascii="Arial" w:eastAsia="Calibri" w:hAnsi="Arial"/>
          <w:b w:val="0"/>
          <w:bCs w:val="0"/>
          <w:color w:val="auto"/>
          <w:sz w:val="18"/>
          <w:szCs w:val="22"/>
          <w:lang w:val="en-GB" w:eastAsia="en-US"/>
        </w:rPr>
        <w:id w:val="168223934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309AF" w:rsidRDefault="00F309AF">
          <w:pPr>
            <w:pStyle w:val="TOCHeading"/>
          </w:pPr>
          <w:r>
            <w:t>Contents</w:t>
          </w:r>
        </w:p>
        <w:p w:rsidR="005F1C9C" w:rsidRDefault="00F309AF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2673310" w:history="1">
            <w:r w:rsidR="005F1C9C" w:rsidRPr="00FF58C5">
              <w:rPr>
                <w:rStyle w:val="Hyperlink"/>
                <w:rFonts w:eastAsia="Arial Unicode MS" w:cs="Arial"/>
                <w:noProof/>
              </w:rPr>
              <w:t>1</w:t>
            </w:r>
            <w:r w:rsidR="005F1C9C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5F1C9C" w:rsidRPr="00FF58C5">
              <w:rPr>
                <w:rStyle w:val="Hyperlink"/>
                <w:rFonts w:eastAsia="Arial Unicode MS" w:cs="Arial"/>
                <w:noProof/>
              </w:rPr>
              <w:t>Opening of the meeting</w:t>
            </w:r>
            <w:r w:rsidR="005F1C9C">
              <w:rPr>
                <w:noProof/>
                <w:webHidden/>
              </w:rPr>
              <w:tab/>
            </w:r>
            <w:r w:rsidR="005F1C9C">
              <w:rPr>
                <w:noProof/>
                <w:webHidden/>
              </w:rPr>
              <w:fldChar w:fldCharType="begin"/>
            </w:r>
            <w:r w:rsidR="005F1C9C">
              <w:rPr>
                <w:noProof/>
                <w:webHidden/>
              </w:rPr>
              <w:instrText xml:space="preserve"> PAGEREF _Toc392673310 \h </w:instrText>
            </w:r>
            <w:r w:rsidR="005F1C9C">
              <w:rPr>
                <w:noProof/>
                <w:webHidden/>
              </w:rPr>
            </w:r>
            <w:r w:rsidR="005F1C9C">
              <w:rPr>
                <w:noProof/>
                <w:webHidden/>
              </w:rPr>
              <w:fldChar w:fldCharType="separate"/>
            </w:r>
            <w:r w:rsidR="005F1C9C">
              <w:rPr>
                <w:noProof/>
                <w:webHidden/>
              </w:rPr>
              <w:t>3</w:t>
            </w:r>
            <w:r w:rsidR="005F1C9C"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11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Agenda and scheduling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12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IPR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13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Information for delegates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14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Information for rapporteurs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15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Working agreements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16" w:history="1">
            <w:r w:rsidRPr="00FF58C5">
              <w:rPr>
                <w:rStyle w:val="Hyperlink"/>
                <w:rFonts w:eastAsia="Arial Unicode MS" w:cs="Arial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Issues for early consideration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17" w:history="1">
            <w:r w:rsidRPr="00FF58C5">
              <w:rPr>
                <w:rStyle w:val="Hyperlink"/>
                <w:rFonts w:eastAsia="Arial Unicode MS" w:cs="Arial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Reports and action items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18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Report from 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19" w:history="1">
            <w:r w:rsidRPr="00FF58C5">
              <w:rPr>
                <w:rStyle w:val="Hyperlink"/>
                <w:rFonts w:eastAsia="Arial Unicode MS" w:cs="Arial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Liaison Statements (including related contributions)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20" w:history="1">
            <w:r w:rsidRPr="00FF58C5">
              <w:rPr>
                <w:rStyle w:val="Hyperlink"/>
                <w:rFonts w:eastAsia="Arial Unicode MS" w:cs="Arial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MCPTT: Mission Critical Push To Talk over LTE [SP-140276]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1" w:history="1">
            <w:r w:rsidRPr="00FF58C5">
              <w:rPr>
                <w:rStyle w:val="Hyperlink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Editorial and clean-up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2" w:history="1">
            <w:r w:rsidRPr="00FF58C5">
              <w:rPr>
                <w:rStyle w:val="Hyperlink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Scope, overview and terminology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3" w:history="1">
            <w:r w:rsidRPr="00FF58C5">
              <w:rPr>
                <w:rStyle w:val="Hyperlink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Off-network (changes related to clause 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4" w:history="1">
            <w:r w:rsidRPr="00FF58C5">
              <w:rPr>
                <w:rStyle w:val="Hyperlink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Floor control, General group call and Private call (changes related to clause 4.2, 4.3 and 4.4)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5" w:history="1">
            <w:r w:rsidRPr="00FF58C5">
              <w:rPr>
                <w:rStyle w:val="Hyperlink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Performance (changes related to clause 4.5)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6" w:history="1">
            <w:r w:rsidRPr="00FF58C5">
              <w:rPr>
                <w:rStyle w:val="Hyperlink"/>
                <w:noProof/>
              </w:rPr>
              <w:t>5.6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MCPTT Priority (changes related to clause 4.6)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7" w:history="1">
            <w:r w:rsidRPr="00FF58C5">
              <w:rPr>
                <w:rStyle w:val="Hyperlink"/>
                <w:noProof/>
              </w:rPr>
              <w:t>5.7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Interworking aspects (changes to clause 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28" w:history="1">
            <w:r w:rsidRPr="00FF58C5">
              <w:rPr>
                <w:rStyle w:val="Hyperlink"/>
                <w:noProof/>
              </w:rPr>
              <w:t>5.8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Other topics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29" w:history="1">
            <w:r w:rsidRPr="00FF58C5">
              <w:rPr>
                <w:rStyle w:val="Hy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SRM_GCSE_LTE: Service Requirements Maintenance for Group Communication System Enablers for LTE [SP-140228]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30" w:history="1">
            <w:r w:rsidRPr="00FF58C5">
              <w:rPr>
                <w:rStyle w:val="Hyperlink"/>
                <w:rFonts w:eastAsia="Arial Unicode MS" w:cs="Arial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Work planning contributions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31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Work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32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Work Item/Study Item status update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33" w:history="1">
            <w:r w:rsidRPr="00FF58C5">
              <w:rPr>
                <w:rStyle w:val="Hyperlink"/>
                <w:rFonts w:eastAsia="Arial Unicode MS" w:cs="Arial"/>
                <w:noProof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Next meetings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92673334" w:history="1">
            <w:r w:rsidRPr="00FF58C5">
              <w:rPr>
                <w:rStyle w:val="Hyperlink"/>
                <w:rFonts w:eastAsia="Arial Unicode MS" w:cs="Arial"/>
                <w:b/>
                <w:noProof/>
              </w:rPr>
              <w:t>8.1</w:t>
            </w:r>
            <w:r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b/>
                <w:noProof/>
              </w:rPr>
              <w:t>Calendar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35" w:history="1">
            <w:r w:rsidRPr="00FF58C5">
              <w:rPr>
                <w:rStyle w:val="Hyperlink"/>
                <w:rFonts w:eastAsia="Arial Unicode MS" w:cs="Arial"/>
                <w:noProof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Any other business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36" w:history="1">
            <w:r w:rsidRPr="00FF58C5">
              <w:rPr>
                <w:rStyle w:val="Hyperlink"/>
                <w:rFonts w:eastAsia="Arial Unicode MS" w:cs="Arial"/>
                <w:noProof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rFonts w:eastAsia="Arial Unicode MS" w:cs="Arial"/>
                <w:noProof/>
              </w:rPr>
              <w:t>Close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37" w:history="1">
            <w:r w:rsidRPr="00FF58C5">
              <w:rPr>
                <w:rStyle w:val="Hyperlink"/>
                <w:noProof/>
              </w:rPr>
              <w:t>11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Withdrawn documents (admin purposes only)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F1C9C" w:rsidRDefault="005F1C9C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92673338" w:history="1">
            <w:r w:rsidRPr="00FF58C5">
              <w:rPr>
                <w:rStyle w:val="Hyperlink"/>
                <w:noProof/>
              </w:rPr>
              <w:t>12</w:t>
            </w:r>
            <w:r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Pr="00FF58C5">
              <w:rPr>
                <w:rStyle w:val="Hyperlink"/>
                <w:noProof/>
              </w:rPr>
              <w:t>Document numbers to be allocated (admin purposes only)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_Toc392673338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309AF" w:rsidRDefault="00F309AF">
          <w:r>
            <w:rPr>
              <w:b/>
              <w:bCs/>
              <w:noProof/>
            </w:rPr>
            <w:fldChar w:fldCharType="end"/>
          </w:r>
        </w:p>
      </w:sdtContent>
    </w:sdt>
    <w:p w:rsidR="00F309AF" w:rsidRDefault="00F309AF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F309A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4D9" w:rsidRDefault="006D04D9" w:rsidP="002E015E">
      <w:pPr>
        <w:spacing w:after="0" w:line="240" w:lineRule="auto"/>
      </w:pPr>
      <w:r>
        <w:separator/>
      </w:r>
    </w:p>
  </w:endnote>
  <w:endnote w:type="continuationSeparator" w:id="0">
    <w:p w:rsidR="006D04D9" w:rsidRDefault="006D04D9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1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4D9" w:rsidRDefault="006D04D9" w:rsidP="002E015E">
      <w:pPr>
        <w:spacing w:after="0" w:line="240" w:lineRule="auto"/>
      </w:pPr>
      <w:r>
        <w:separator/>
      </w:r>
    </w:p>
  </w:footnote>
  <w:footnote w:type="continuationSeparator" w:id="0">
    <w:p w:rsidR="006D04D9" w:rsidRDefault="006D04D9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33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6535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5E2B"/>
    <w:rsid w:val="000160C8"/>
    <w:rsid w:val="000223C7"/>
    <w:rsid w:val="000237F4"/>
    <w:rsid w:val="000248A9"/>
    <w:rsid w:val="000261AA"/>
    <w:rsid w:val="00031075"/>
    <w:rsid w:val="00031474"/>
    <w:rsid w:val="00031BFE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639C"/>
    <w:rsid w:val="00047871"/>
    <w:rsid w:val="0004788C"/>
    <w:rsid w:val="00055887"/>
    <w:rsid w:val="00056823"/>
    <w:rsid w:val="00056C1F"/>
    <w:rsid w:val="000572F5"/>
    <w:rsid w:val="00057842"/>
    <w:rsid w:val="00057B7D"/>
    <w:rsid w:val="00057CD3"/>
    <w:rsid w:val="00061053"/>
    <w:rsid w:val="00062404"/>
    <w:rsid w:val="00062DAF"/>
    <w:rsid w:val="000645F0"/>
    <w:rsid w:val="00064E34"/>
    <w:rsid w:val="000652FA"/>
    <w:rsid w:val="00065D5B"/>
    <w:rsid w:val="00065E70"/>
    <w:rsid w:val="00066AEA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561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4EEC"/>
    <w:rsid w:val="00095728"/>
    <w:rsid w:val="000959FD"/>
    <w:rsid w:val="00096D5A"/>
    <w:rsid w:val="00097E76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5307"/>
    <w:rsid w:val="000D6E27"/>
    <w:rsid w:val="000D7309"/>
    <w:rsid w:val="000D73C3"/>
    <w:rsid w:val="000E155A"/>
    <w:rsid w:val="000E35B5"/>
    <w:rsid w:val="000E495C"/>
    <w:rsid w:val="000E74AD"/>
    <w:rsid w:val="000F0BD5"/>
    <w:rsid w:val="000F1631"/>
    <w:rsid w:val="000F3A71"/>
    <w:rsid w:val="000F49B6"/>
    <w:rsid w:val="000F5EFA"/>
    <w:rsid w:val="000F77DB"/>
    <w:rsid w:val="00100676"/>
    <w:rsid w:val="00100BFB"/>
    <w:rsid w:val="0010152F"/>
    <w:rsid w:val="001033D8"/>
    <w:rsid w:val="00103587"/>
    <w:rsid w:val="001036A4"/>
    <w:rsid w:val="00103D7B"/>
    <w:rsid w:val="0010425E"/>
    <w:rsid w:val="001071CB"/>
    <w:rsid w:val="00107CD9"/>
    <w:rsid w:val="00111819"/>
    <w:rsid w:val="00111BB8"/>
    <w:rsid w:val="00115961"/>
    <w:rsid w:val="00115E4F"/>
    <w:rsid w:val="00116B6A"/>
    <w:rsid w:val="00117286"/>
    <w:rsid w:val="0011740F"/>
    <w:rsid w:val="001177C1"/>
    <w:rsid w:val="00121A96"/>
    <w:rsid w:val="00122AB1"/>
    <w:rsid w:val="00122CB5"/>
    <w:rsid w:val="00123E92"/>
    <w:rsid w:val="001261C9"/>
    <w:rsid w:val="00131AFA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1AC8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86E6C"/>
    <w:rsid w:val="00191341"/>
    <w:rsid w:val="0019168B"/>
    <w:rsid w:val="00192529"/>
    <w:rsid w:val="001939AF"/>
    <w:rsid w:val="00194B5A"/>
    <w:rsid w:val="00194B7D"/>
    <w:rsid w:val="00194E1C"/>
    <w:rsid w:val="0019617A"/>
    <w:rsid w:val="00197403"/>
    <w:rsid w:val="001A19C5"/>
    <w:rsid w:val="001A19F9"/>
    <w:rsid w:val="001A22D4"/>
    <w:rsid w:val="001A3B62"/>
    <w:rsid w:val="001A5FF0"/>
    <w:rsid w:val="001A7842"/>
    <w:rsid w:val="001A7A33"/>
    <w:rsid w:val="001B21A1"/>
    <w:rsid w:val="001B2540"/>
    <w:rsid w:val="001B789C"/>
    <w:rsid w:val="001C08D6"/>
    <w:rsid w:val="001C36E8"/>
    <w:rsid w:val="001C37E3"/>
    <w:rsid w:val="001C3B51"/>
    <w:rsid w:val="001C4876"/>
    <w:rsid w:val="001C55D8"/>
    <w:rsid w:val="001C59A1"/>
    <w:rsid w:val="001D1156"/>
    <w:rsid w:val="001D276F"/>
    <w:rsid w:val="001D4888"/>
    <w:rsid w:val="001D4ABD"/>
    <w:rsid w:val="001D6116"/>
    <w:rsid w:val="001D613A"/>
    <w:rsid w:val="001D6381"/>
    <w:rsid w:val="001D6D1C"/>
    <w:rsid w:val="001D7518"/>
    <w:rsid w:val="001D79A8"/>
    <w:rsid w:val="001E0598"/>
    <w:rsid w:val="001E0F32"/>
    <w:rsid w:val="001E39A5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5AE"/>
    <w:rsid w:val="001F69FC"/>
    <w:rsid w:val="001F6F86"/>
    <w:rsid w:val="001F7610"/>
    <w:rsid w:val="00201FD3"/>
    <w:rsid w:val="002031E7"/>
    <w:rsid w:val="0020709F"/>
    <w:rsid w:val="0020738E"/>
    <w:rsid w:val="00207C96"/>
    <w:rsid w:val="00212749"/>
    <w:rsid w:val="00212D7D"/>
    <w:rsid w:val="00212EA7"/>
    <w:rsid w:val="0021382E"/>
    <w:rsid w:val="002153DD"/>
    <w:rsid w:val="002175DD"/>
    <w:rsid w:val="00220C8D"/>
    <w:rsid w:val="00220E17"/>
    <w:rsid w:val="002230A2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4B69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CF1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5D84"/>
    <w:rsid w:val="002869E0"/>
    <w:rsid w:val="00290020"/>
    <w:rsid w:val="0029003B"/>
    <w:rsid w:val="00290416"/>
    <w:rsid w:val="00290C58"/>
    <w:rsid w:val="0029104D"/>
    <w:rsid w:val="00291CC5"/>
    <w:rsid w:val="00293390"/>
    <w:rsid w:val="00296D3A"/>
    <w:rsid w:val="00297B61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1F8"/>
    <w:rsid w:val="002C0DAA"/>
    <w:rsid w:val="002C39E0"/>
    <w:rsid w:val="002C7A8E"/>
    <w:rsid w:val="002D0ADC"/>
    <w:rsid w:val="002D1914"/>
    <w:rsid w:val="002D1A00"/>
    <w:rsid w:val="002D1B57"/>
    <w:rsid w:val="002D4A9F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104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56CE"/>
    <w:rsid w:val="00326CC4"/>
    <w:rsid w:val="00330100"/>
    <w:rsid w:val="00330C6A"/>
    <w:rsid w:val="003327B5"/>
    <w:rsid w:val="003334C8"/>
    <w:rsid w:val="003358EF"/>
    <w:rsid w:val="00337548"/>
    <w:rsid w:val="003378C8"/>
    <w:rsid w:val="00340BDC"/>
    <w:rsid w:val="00341096"/>
    <w:rsid w:val="00341154"/>
    <w:rsid w:val="0034271A"/>
    <w:rsid w:val="0034560E"/>
    <w:rsid w:val="00345EA9"/>
    <w:rsid w:val="003465AD"/>
    <w:rsid w:val="00347871"/>
    <w:rsid w:val="00350E02"/>
    <w:rsid w:val="00351524"/>
    <w:rsid w:val="00352B68"/>
    <w:rsid w:val="00354B98"/>
    <w:rsid w:val="00356624"/>
    <w:rsid w:val="003569EE"/>
    <w:rsid w:val="00356A3A"/>
    <w:rsid w:val="00361952"/>
    <w:rsid w:val="003619EE"/>
    <w:rsid w:val="003646F1"/>
    <w:rsid w:val="00364C93"/>
    <w:rsid w:val="003671D5"/>
    <w:rsid w:val="0036736B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3D59"/>
    <w:rsid w:val="0039685B"/>
    <w:rsid w:val="003977F9"/>
    <w:rsid w:val="003A005E"/>
    <w:rsid w:val="003A1AC6"/>
    <w:rsid w:val="003A1BCD"/>
    <w:rsid w:val="003A1CC1"/>
    <w:rsid w:val="003A2C10"/>
    <w:rsid w:val="003A4659"/>
    <w:rsid w:val="003A563D"/>
    <w:rsid w:val="003A6CDF"/>
    <w:rsid w:val="003B265B"/>
    <w:rsid w:val="003B4121"/>
    <w:rsid w:val="003B4244"/>
    <w:rsid w:val="003B5305"/>
    <w:rsid w:val="003B5866"/>
    <w:rsid w:val="003B5C92"/>
    <w:rsid w:val="003B6578"/>
    <w:rsid w:val="003C27E4"/>
    <w:rsid w:val="003C3860"/>
    <w:rsid w:val="003C4E81"/>
    <w:rsid w:val="003C5A01"/>
    <w:rsid w:val="003C73D1"/>
    <w:rsid w:val="003D24F9"/>
    <w:rsid w:val="003D2A61"/>
    <w:rsid w:val="003D3A90"/>
    <w:rsid w:val="003D6BF4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0C58"/>
    <w:rsid w:val="00403205"/>
    <w:rsid w:val="00403515"/>
    <w:rsid w:val="004036D1"/>
    <w:rsid w:val="004047CF"/>
    <w:rsid w:val="00404F89"/>
    <w:rsid w:val="004069E5"/>
    <w:rsid w:val="00407F39"/>
    <w:rsid w:val="00410F20"/>
    <w:rsid w:val="004128DD"/>
    <w:rsid w:val="004139E8"/>
    <w:rsid w:val="00414F4A"/>
    <w:rsid w:val="00420BC2"/>
    <w:rsid w:val="00421A25"/>
    <w:rsid w:val="00421EEA"/>
    <w:rsid w:val="00422AD0"/>
    <w:rsid w:val="0043229E"/>
    <w:rsid w:val="0043706B"/>
    <w:rsid w:val="00441F87"/>
    <w:rsid w:val="004423D4"/>
    <w:rsid w:val="0044411E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0C5"/>
    <w:rsid w:val="00454196"/>
    <w:rsid w:val="00460088"/>
    <w:rsid w:val="004604EE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6F76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3CF9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07F9"/>
    <w:rsid w:val="004D59A5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5B39"/>
    <w:rsid w:val="0051615E"/>
    <w:rsid w:val="005174D7"/>
    <w:rsid w:val="00517B0F"/>
    <w:rsid w:val="00517C64"/>
    <w:rsid w:val="00520928"/>
    <w:rsid w:val="00521DAF"/>
    <w:rsid w:val="0052371E"/>
    <w:rsid w:val="00523B81"/>
    <w:rsid w:val="00527EA4"/>
    <w:rsid w:val="00532498"/>
    <w:rsid w:val="0053272B"/>
    <w:rsid w:val="00534611"/>
    <w:rsid w:val="00534CE3"/>
    <w:rsid w:val="005351BD"/>
    <w:rsid w:val="00535629"/>
    <w:rsid w:val="00535F48"/>
    <w:rsid w:val="005361EA"/>
    <w:rsid w:val="00536ED1"/>
    <w:rsid w:val="00537391"/>
    <w:rsid w:val="005401ED"/>
    <w:rsid w:val="00542E21"/>
    <w:rsid w:val="00543B21"/>
    <w:rsid w:val="00543FC4"/>
    <w:rsid w:val="0054499F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153F"/>
    <w:rsid w:val="0057213A"/>
    <w:rsid w:val="00574B1D"/>
    <w:rsid w:val="00575270"/>
    <w:rsid w:val="00576679"/>
    <w:rsid w:val="00576A29"/>
    <w:rsid w:val="00580740"/>
    <w:rsid w:val="00580884"/>
    <w:rsid w:val="00581289"/>
    <w:rsid w:val="00581324"/>
    <w:rsid w:val="0058397C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5EE6"/>
    <w:rsid w:val="005B6016"/>
    <w:rsid w:val="005B63EE"/>
    <w:rsid w:val="005C0752"/>
    <w:rsid w:val="005C11D7"/>
    <w:rsid w:val="005C20F5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E660B"/>
    <w:rsid w:val="005E7000"/>
    <w:rsid w:val="005E75D8"/>
    <w:rsid w:val="005F14ED"/>
    <w:rsid w:val="005F1B71"/>
    <w:rsid w:val="005F1C9C"/>
    <w:rsid w:val="005F2AE9"/>
    <w:rsid w:val="005F3EF6"/>
    <w:rsid w:val="005F41F5"/>
    <w:rsid w:val="005F4816"/>
    <w:rsid w:val="005F4FCA"/>
    <w:rsid w:val="005F577F"/>
    <w:rsid w:val="005F6B4D"/>
    <w:rsid w:val="005F7291"/>
    <w:rsid w:val="00605BEC"/>
    <w:rsid w:val="00606FB2"/>
    <w:rsid w:val="00607502"/>
    <w:rsid w:val="00617974"/>
    <w:rsid w:val="00620F44"/>
    <w:rsid w:val="00621DA0"/>
    <w:rsid w:val="00623A81"/>
    <w:rsid w:val="00623E59"/>
    <w:rsid w:val="00624084"/>
    <w:rsid w:val="00627CB7"/>
    <w:rsid w:val="00633E50"/>
    <w:rsid w:val="0063636C"/>
    <w:rsid w:val="00637940"/>
    <w:rsid w:val="00640FB1"/>
    <w:rsid w:val="006410FB"/>
    <w:rsid w:val="006431A3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05D1"/>
    <w:rsid w:val="006614FC"/>
    <w:rsid w:val="00661B4C"/>
    <w:rsid w:val="00661DC5"/>
    <w:rsid w:val="00661F4F"/>
    <w:rsid w:val="00662A14"/>
    <w:rsid w:val="00664667"/>
    <w:rsid w:val="00665817"/>
    <w:rsid w:val="0066636A"/>
    <w:rsid w:val="00666625"/>
    <w:rsid w:val="00666D4C"/>
    <w:rsid w:val="00666D7B"/>
    <w:rsid w:val="006705AA"/>
    <w:rsid w:val="00671E7E"/>
    <w:rsid w:val="006722CF"/>
    <w:rsid w:val="00672E85"/>
    <w:rsid w:val="006741F2"/>
    <w:rsid w:val="0067498F"/>
    <w:rsid w:val="00675A41"/>
    <w:rsid w:val="00676432"/>
    <w:rsid w:val="0067685E"/>
    <w:rsid w:val="00681340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0F72"/>
    <w:rsid w:val="006B268F"/>
    <w:rsid w:val="006B3782"/>
    <w:rsid w:val="006B4BD9"/>
    <w:rsid w:val="006B721E"/>
    <w:rsid w:val="006C08B0"/>
    <w:rsid w:val="006C1EC0"/>
    <w:rsid w:val="006C333B"/>
    <w:rsid w:val="006C439D"/>
    <w:rsid w:val="006C4400"/>
    <w:rsid w:val="006C4A83"/>
    <w:rsid w:val="006C5A72"/>
    <w:rsid w:val="006C679E"/>
    <w:rsid w:val="006C6FAF"/>
    <w:rsid w:val="006C7E45"/>
    <w:rsid w:val="006D04D9"/>
    <w:rsid w:val="006D1381"/>
    <w:rsid w:val="006D13ED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5B75"/>
    <w:rsid w:val="006F782E"/>
    <w:rsid w:val="00703C1B"/>
    <w:rsid w:val="007048C6"/>
    <w:rsid w:val="007058A1"/>
    <w:rsid w:val="00705DF8"/>
    <w:rsid w:val="007101B4"/>
    <w:rsid w:val="007147CD"/>
    <w:rsid w:val="00714C6F"/>
    <w:rsid w:val="007157C4"/>
    <w:rsid w:val="007204B6"/>
    <w:rsid w:val="00720676"/>
    <w:rsid w:val="00720BF1"/>
    <w:rsid w:val="00721D72"/>
    <w:rsid w:val="00722240"/>
    <w:rsid w:val="007226FF"/>
    <w:rsid w:val="00723D6B"/>
    <w:rsid w:val="0072409F"/>
    <w:rsid w:val="0072661F"/>
    <w:rsid w:val="00726891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8A9"/>
    <w:rsid w:val="00737F9A"/>
    <w:rsid w:val="00737FEF"/>
    <w:rsid w:val="00740D93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5741D"/>
    <w:rsid w:val="007613B7"/>
    <w:rsid w:val="00762921"/>
    <w:rsid w:val="00762CF0"/>
    <w:rsid w:val="00763606"/>
    <w:rsid w:val="007654D5"/>
    <w:rsid w:val="00765945"/>
    <w:rsid w:val="0077046D"/>
    <w:rsid w:val="0077137D"/>
    <w:rsid w:val="007718B6"/>
    <w:rsid w:val="00771E3E"/>
    <w:rsid w:val="00771E7E"/>
    <w:rsid w:val="007723E5"/>
    <w:rsid w:val="00772968"/>
    <w:rsid w:val="007732FC"/>
    <w:rsid w:val="00773A98"/>
    <w:rsid w:val="00774369"/>
    <w:rsid w:val="00775250"/>
    <w:rsid w:val="00775E77"/>
    <w:rsid w:val="007762C6"/>
    <w:rsid w:val="00780E10"/>
    <w:rsid w:val="00780EA6"/>
    <w:rsid w:val="007810A9"/>
    <w:rsid w:val="0078215B"/>
    <w:rsid w:val="007832C4"/>
    <w:rsid w:val="0078566E"/>
    <w:rsid w:val="00785CA0"/>
    <w:rsid w:val="00786063"/>
    <w:rsid w:val="00786ED4"/>
    <w:rsid w:val="00792C0F"/>
    <w:rsid w:val="00793267"/>
    <w:rsid w:val="00794887"/>
    <w:rsid w:val="00795C6E"/>
    <w:rsid w:val="00795F06"/>
    <w:rsid w:val="00797E95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193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C5516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439"/>
    <w:rsid w:val="007F17FD"/>
    <w:rsid w:val="007F458B"/>
    <w:rsid w:val="007F48EE"/>
    <w:rsid w:val="007F675D"/>
    <w:rsid w:val="007F68C2"/>
    <w:rsid w:val="007F7068"/>
    <w:rsid w:val="007F7534"/>
    <w:rsid w:val="00800BAE"/>
    <w:rsid w:val="00800ECE"/>
    <w:rsid w:val="00800F55"/>
    <w:rsid w:val="00801C60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18AD"/>
    <w:rsid w:val="00811C60"/>
    <w:rsid w:val="00813075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2D0A"/>
    <w:rsid w:val="0083316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2F7C"/>
    <w:rsid w:val="008A3C83"/>
    <w:rsid w:val="008A470F"/>
    <w:rsid w:val="008A4842"/>
    <w:rsid w:val="008A6644"/>
    <w:rsid w:val="008A7ECD"/>
    <w:rsid w:val="008B0B14"/>
    <w:rsid w:val="008B1389"/>
    <w:rsid w:val="008B172B"/>
    <w:rsid w:val="008B23B3"/>
    <w:rsid w:val="008B2A24"/>
    <w:rsid w:val="008B47FC"/>
    <w:rsid w:val="008B526B"/>
    <w:rsid w:val="008B7963"/>
    <w:rsid w:val="008B7ED1"/>
    <w:rsid w:val="008C1A27"/>
    <w:rsid w:val="008C1CF7"/>
    <w:rsid w:val="008C224E"/>
    <w:rsid w:val="008C4B00"/>
    <w:rsid w:val="008C5C5F"/>
    <w:rsid w:val="008C7F8E"/>
    <w:rsid w:val="008D0E6E"/>
    <w:rsid w:val="008D25FE"/>
    <w:rsid w:val="008D2956"/>
    <w:rsid w:val="008D2DBF"/>
    <w:rsid w:val="008D3426"/>
    <w:rsid w:val="008D4E3F"/>
    <w:rsid w:val="008D647F"/>
    <w:rsid w:val="008D73EF"/>
    <w:rsid w:val="008E1447"/>
    <w:rsid w:val="008E3897"/>
    <w:rsid w:val="008E3E66"/>
    <w:rsid w:val="008E5B8E"/>
    <w:rsid w:val="008E62C1"/>
    <w:rsid w:val="008E65B8"/>
    <w:rsid w:val="008E67C4"/>
    <w:rsid w:val="008E6A96"/>
    <w:rsid w:val="008E6D41"/>
    <w:rsid w:val="008E7711"/>
    <w:rsid w:val="008F048F"/>
    <w:rsid w:val="008F28EA"/>
    <w:rsid w:val="008F2FE0"/>
    <w:rsid w:val="008F587A"/>
    <w:rsid w:val="008F6264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4CB3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3FDA"/>
    <w:rsid w:val="00955C32"/>
    <w:rsid w:val="00955C73"/>
    <w:rsid w:val="00956583"/>
    <w:rsid w:val="00956FD0"/>
    <w:rsid w:val="00960BB8"/>
    <w:rsid w:val="00963206"/>
    <w:rsid w:val="00963D25"/>
    <w:rsid w:val="00965568"/>
    <w:rsid w:val="00966536"/>
    <w:rsid w:val="0096684D"/>
    <w:rsid w:val="009678FC"/>
    <w:rsid w:val="009711EE"/>
    <w:rsid w:val="00971235"/>
    <w:rsid w:val="009718C5"/>
    <w:rsid w:val="009727E4"/>
    <w:rsid w:val="00972A31"/>
    <w:rsid w:val="009746BE"/>
    <w:rsid w:val="00975263"/>
    <w:rsid w:val="0097526E"/>
    <w:rsid w:val="00975C73"/>
    <w:rsid w:val="009772E4"/>
    <w:rsid w:val="009776E8"/>
    <w:rsid w:val="0098014B"/>
    <w:rsid w:val="00980DDD"/>
    <w:rsid w:val="00984D1C"/>
    <w:rsid w:val="00985781"/>
    <w:rsid w:val="009857BC"/>
    <w:rsid w:val="009863AF"/>
    <w:rsid w:val="009908A6"/>
    <w:rsid w:val="00992A64"/>
    <w:rsid w:val="00993133"/>
    <w:rsid w:val="009931A7"/>
    <w:rsid w:val="00993325"/>
    <w:rsid w:val="00994D8E"/>
    <w:rsid w:val="00996C4B"/>
    <w:rsid w:val="0099704B"/>
    <w:rsid w:val="009972B1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5C5"/>
    <w:rsid w:val="009E7AAE"/>
    <w:rsid w:val="009E7EA9"/>
    <w:rsid w:val="009F0B8A"/>
    <w:rsid w:val="009F1002"/>
    <w:rsid w:val="009F109D"/>
    <w:rsid w:val="009F5B17"/>
    <w:rsid w:val="009F7FB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336"/>
    <w:rsid w:val="00A22C99"/>
    <w:rsid w:val="00A230FD"/>
    <w:rsid w:val="00A240AB"/>
    <w:rsid w:val="00A24836"/>
    <w:rsid w:val="00A25835"/>
    <w:rsid w:val="00A26816"/>
    <w:rsid w:val="00A268FE"/>
    <w:rsid w:val="00A270D7"/>
    <w:rsid w:val="00A271DB"/>
    <w:rsid w:val="00A27C7E"/>
    <w:rsid w:val="00A314CF"/>
    <w:rsid w:val="00A32283"/>
    <w:rsid w:val="00A32377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0A1F"/>
    <w:rsid w:val="00A51976"/>
    <w:rsid w:val="00A524D0"/>
    <w:rsid w:val="00A54943"/>
    <w:rsid w:val="00A55B16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16F"/>
    <w:rsid w:val="00A77DC6"/>
    <w:rsid w:val="00A8135F"/>
    <w:rsid w:val="00A81B41"/>
    <w:rsid w:val="00A81E3F"/>
    <w:rsid w:val="00A81F16"/>
    <w:rsid w:val="00A82271"/>
    <w:rsid w:val="00A83010"/>
    <w:rsid w:val="00A86227"/>
    <w:rsid w:val="00A862BB"/>
    <w:rsid w:val="00A9081B"/>
    <w:rsid w:val="00A91952"/>
    <w:rsid w:val="00A92E74"/>
    <w:rsid w:val="00A934B2"/>
    <w:rsid w:val="00A953FA"/>
    <w:rsid w:val="00A95731"/>
    <w:rsid w:val="00A95BFD"/>
    <w:rsid w:val="00A974BC"/>
    <w:rsid w:val="00A976B1"/>
    <w:rsid w:val="00A97DE6"/>
    <w:rsid w:val="00AA2F6B"/>
    <w:rsid w:val="00AA3928"/>
    <w:rsid w:val="00AA3A0C"/>
    <w:rsid w:val="00AA578F"/>
    <w:rsid w:val="00AA6436"/>
    <w:rsid w:val="00AB0EC0"/>
    <w:rsid w:val="00AB113F"/>
    <w:rsid w:val="00AB1527"/>
    <w:rsid w:val="00AB3EAE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68F0"/>
    <w:rsid w:val="00AD7563"/>
    <w:rsid w:val="00AD7BF1"/>
    <w:rsid w:val="00AE3024"/>
    <w:rsid w:val="00AE4BF2"/>
    <w:rsid w:val="00AE7A6C"/>
    <w:rsid w:val="00AE7C7E"/>
    <w:rsid w:val="00AF0325"/>
    <w:rsid w:val="00AF332A"/>
    <w:rsid w:val="00AF4BA8"/>
    <w:rsid w:val="00AF4FE1"/>
    <w:rsid w:val="00AF5367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73D"/>
    <w:rsid w:val="00B22F94"/>
    <w:rsid w:val="00B24E26"/>
    <w:rsid w:val="00B25AAE"/>
    <w:rsid w:val="00B2619A"/>
    <w:rsid w:val="00B26A1B"/>
    <w:rsid w:val="00B26B8C"/>
    <w:rsid w:val="00B27F00"/>
    <w:rsid w:val="00B31A1D"/>
    <w:rsid w:val="00B32436"/>
    <w:rsid w:val="00B32900"/>
    <w:rsid w:val="00B33306"/>
    <w:rsid w:val="00B34712"/>
    <w:rsid w:val="00B3601E"/>
    <w:rsid w:val="00B37B27"/>
    <w:rsid w:val="00B37FF2"/>
    <w:rsid w:val="00B40D1B"/>
    <w:rsid w:val="00B41FA9"/>
    <w:rsid w:val="00B4294A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009B"/>
    <w:rsid w:val="00B60A4B"/>
    <w:rsid w:val="00B62936"/>
    <w:rsid w:val="00B63C3D"/>
    <w:rsid w:val="00B645E4"/>
    <w:rsid w:val="00B65515"/>
    <w:rsid w:val="00B661AF"/>
    <w:rsid w:val="00B6641C"/>
    <w:rsid w:val="00B6752E"/>
    <w:rsid w:val="00B71022"/>
    <w:rsid w:val="00B71A7A"/>
    <w:rsid w:val="00B73C4A"/>
    <w:rsid w:val="00B75D5A"/>
    <w:rsid w:val="00B80532"/>
    <w:rsid w:val="00B80916"/>
    <w:rsid w:val="00B8127C"/>
    <w:rsid w:val="00B81788"/>
    <w:rsid w:val="00B83D2C"/>
    <w:rsid w:val="00B840AB"/>
    <w:rsid w:val="00B84558"/>
    <w:rsid w:val="00B854A0"/>
    <w:rsid w:val="00B90F86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3FFF"/>
    <w:rsid w:val="00BC4384"/>
    <w:rsid w:val="00BC469F"/>
    <w:rsid w:val="00BC475F"/>
    <w:rsid w:val="00BC505D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D62D2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070B"/>
    <w:rsid w:val="00BF1C35"/>
    <w:rsid w:val="00BF23BD"/>
    <w:rsid w:val="00BF3053"/>
    <w:rsid w:val="00BF3852"/>
    <w:rsid w:val="00BF3952"/>
    <w:rsid w:val="00BF5152"/>
    <w:rsid w:val="00BF530B"/>
    <w:rsid w:val="00BF628D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1641"/>
    <w:rsid w:val="00C21943"/>
    <w:rsid w:val="00C223DD"/>
    <w:rsid w:val="00C2370E"/>
    <w:rsid w:val="00C23765"/>
    <w:rsid w:val="00C250BE"/>
    <w:rsid w:val="00C255B0"/>
    <w:rsid w:val="00C2732A"/>
    <w:rsid w:val="00C2742B"/>
    <w:rsid w:val="00C300A2"/>
    <w:rsid w:val="00C301BA"/>
    <w:rsid w:val="00C31871"/>
    <w:rsid w:val="00C3187A"/>
    <w:rsid w:val="00C31CB5"/>
    <w:rsid w:val="00C35F58"/>
    <w:rsid w:val="00C4013D"/>
    <w:rsid w:val="00C410EE"/>
    <w:rsid w:val="00C4115F"/>
    <w:rsid w:val="00C412CE"/>
    <w:rsid w:val="00C412EE"/>
    <w:rsid w:val="00C43B56"/>
    <w:rsid w:val="00C4498A"/>
    <w:rsid w:val="00C450A5"/>
    <w:rsid w:val="00C46511"/>
    <w:rsid w:val="00C465C0"/>
    <w:rsid w:val="00C47556"/>
    <w:rsid w:val="00C475A7"/>
    <w:rsid w:val="00C476F1"/>
    <w:rsid w:val="00C47F53"/>
    <w:rsid w:val="00C51952"/>
    <w:rsid w:val="00C5279F"/>
    <w:rsid w:val="00C52EA4"/>
    <w:rsid w:val="00C549CC"/>
    <w:rsid w:val="00C54DAE"/>
    <w:rsid w:val="00C564A9"/>
    <w:rsid w:val="00C61050"/>
    <w:rsid w:val="00C61D62"/>
    <w:rsid w:val="00C6202E"/>
    <w:rsid w:val="00C63FE9"/>
    <w:rsid w:val="00C64B72"/>
    <w:rsid w:val="00C661AB"/>
    <w:rsid w:val="00C6635C"/>
    <w:rsid w:val="00C67E2B"/>
    <w:rsid w:val="00C70128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4E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A6A22"/>
    <w:rsid w:val="00CB00A6"/>
    <w:rsid w:val="00CB1739"/>
    <w:rsid w:val="00CB2D35"/>
    <w:rsid w:val="00CB3136"/>
    <w:rsid w:val="00CB5B5B"/>
    <w:rsid w:val="00CB7624"/>
    <w:rsid w:val="00CB7991"/>
    <w:rsid w:val="00CC0560"/>
    <w:rsid w:val="00CC0632"/>
    <w:rsid w:val="00CC0B4F"/>
    <w:rsid w:val="00CC14D4"/>
    <w:rsid w:val="00CC3354"/>
    <w:rsid w:val="00CC416F"/>
    <w:rsid w:val="00CC4592"/>
    <w:rsid w:val="00CC51B3"/>
    <w:rsid w:val="00CC5351"/>
    <w:rsid w:val="00CC6E51"/>
    <w:rsid w:val="00CC729D"/>
    <w:rsid w:val="00CD5A20"/>
    <w:rsid w:val="00CD6F01"/>
    <w:rsid w:val="00CE1097"/>
    <w:rsid w:val="00CE1D45"/>
    <w:rsid w:val="00CE1E39"/>
    <w:rsid w:val="00CE3725"/>
    <w:rsid w:val="00CE3F86"/>
    <w:rsid w:val="00CE5472"/>
    <w:rsid w:val="00CE6625"/>
    <w:rsid w:val="00CE69BF"/>
    <w:rsid w:val="00CE6A21"/>
    <w:rsid w:val="00CE7BF3"/>
    <w:rsid w:val="00CF0A87"/>
    <w:rsid w:val="00CF0F5F"/>
    <w:rsid w:val="00CF2AA4"/>
    <w:rsid w:val="00CF4F7E"/>
    <w:rsid w:val="00CF55C4"/>
    <w:rsid w:val="00CF6765"/>
    <w:rsid w:val="00CF7F25"/>
    <w:rsid w:val="00D01C8E"/>
    <w:rsid w:val="00D02BA2"/>
    <w:rsid w:val="00D02D97"/>
    <w:rsid w:val="00D036FE"/>
    <w:rsid w:val="00D03D78"/>
    <w:rsid w:val="00D05DB4"/>
    <w:rsid w:val="00D12B3F"/>
    <w:rsid w:val="00D12FA8"/>
    <w:rsid w:val="00D14906"/>
    <w:rsid w:val="00D14FF1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5AF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350"/>
    <w:rsid w:val="00D6370A"/>
    <w:rsid w:val="00D64171"/>
    <w:rsid w:val="00D64B35"/>
    <w:rsid w:val="00D72B1A"/>
    <w:rsid w:val="00D73115"/>
    <w:rsid w:val="00D73240"/>
    <w:rsid w:val="00D73940"/>
    <w:rsid w:val="00D73CD5"/>
    <w:rsid w:val="00D75619"/>
    <w:rsid w:val="00D76751"/>
    <w:rsid w:val="00D7749D"/>
    <w:rsid w:val="00D77C7D"/>
    <w:rsid w:val="00D82EA3"/>
    <w:rsid w:val="00D83135"/>
    <w:rsid w:val="00D90559"/>
    <w:rsid w:val="00D9092D"/>
    <w:rsid w:val="00D92FC8"/>
    <w:rsid w:val="00D9329F"/>
    <w:rsid w:val="00D93A19"/>
    <w:rsid w:val="00D94A94"/>
    <w:rsid w:val="00D9543E"/>
    <w:rsid w:val="00DA03D4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30B5"/>
    <w:rsid w:val="00DC3262"/>
    <w:rsid w:val="00DC390C"/>
    <w:rsid w:val="00DC40DE"/>
    <w:rsid w:val="00DC584A"/>
    <w:rsid w:val="00DC60E0"/>
    <w:rsid w:val="00DC614B"/>
    <w:rsid w:val="00DC6226"/>
    <w:rsid w:val="00DC66FF"/>
    <w:rsid w:val="00DC70C3"/>
    <w:rsid w:val="00DC7A22"/>
    <w:rsid w:val="00DD14BA"/>
    <w:rsid w:val="00DD28C8"/>
    <w:rsid w:val="00DD2CF5"/>
    <w:rsid w:val="00DD31C1"/>
    <w:rsid w:val="00DD53DE"/>
    <w:rsid w:val="00DD7295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5396"/>
    <w:rsid w:val="00DF73A5"/>
    <w:rsid w:val="00DF7509"/>
    <w:rsid w:val="00DF7716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911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1A7"/>
    <w:rsid w:val="00E43232"/>
    <w:rsid w:val="00E470E0"/>
    <w:rsid w:val="00E47537"/>
    <w:rsid w:val="00E50E1C"/>
    <w:rsid w:val="00E5268E"/>
    <w:rsid w:val="00E538B0"/>
    <w:rsid w:val="00E549D7"/>
    <w:rsid w:val="00E54EFF"/>
    <w:rsid w:val="00E631C5"/>
    <w:rsid w:val="00E64536"/>
    <w:rsid w:val="00E64993"/>
    <w:rsid w:val="00E65D44"/>
    <w:rsid w:val="00E67831"/>
    <w:rsid w:val="00E706CF"/>
    <w:rsid w:val="00E708ED"/>
    <w:rsid w:val="00E74076"/>
    <w:rsid w:val="00E76C64"/>
    <w:rsid w:val="00E770DE"/>
    <w:rsid w:val="00E80784"/>
    <w:rsid w:val="00E827A2"/>
    <w:rsid w:val="00E82922"/>
    <w:rsid w:val="00E82E8F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569"/>
    <w:rsid w:val="00E93BDE"/>
    <w:rsid w:val="00E947E3"/>
    <w:rsid w:val="00E95E7E"/>
    <w:rsid w:val="00E9666B"/>
    <w:rsid w:val="00EA17E3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033"/>
    <w:rsid w:val="00ED01FB"/>
    <w:rsid w:val="00ED05BA"/>
    <w:rsid w:val="00ED1DEE"/>
    <w:rsid w:val="00ED404D"/>
    <w:rsid w:val="00ED436F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4EB6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09AF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304"/>
    <w:rsid w:val="00F4169E"/>
    <w:rsid w:val="00F41910"/>
    <w:rsid w:val="00F432C3"/>
    <w:rsid w:val="00F43839"/>
    <w:rsid w:val="00F43BD1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4F5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288C"/>
    <w:rsid w:val="00F84575"/>
    <w:rsid w:val="00F84E3F"/>
    <w:rsid w:val="00F855A9"/>
    <w:rsid w:val="00F85D8A"/>
    <w:rsid w:val="00F908C8"/>
    <w:rsid w:val="00F9283E"/>
    <w:rsid w:val="00F93BD0"/>
    <w:rsid w:val="00F94242"/>
    <w:rsid w:val="00F948AB"/>
    <w:rsid w:val="00F97088"/>
    <w:rsid w:val="00FA2DF1"/>
    <w:rsid w:val="00FA3377"/>
    <w:rsid w:val="00FA39BA"/>
    <w:rsid w:val="00FA4CAD"/>
    <w:rsid w:val="00FA6A15"/>
    <w:rsid w:val="00FA7AB2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255"/>
    <w:rsid w:val="00FE7B3B"/>
    <w:rsid w:val="00FF2602"/>
    <w:rsid w:val="00FF2AB5"/>
    <w:rsid w:val="00FF3C62"/>
    <w:rsid w:val="00FF45BF"/>
    <w:rsid w:val="00FF4EE7"/>
    <w:rsid w:val="00FF560B"/>
    <w:rsid w:val="00FF5C8A"/>
    <w:rsid w:val="00FF6217"/>
    <w:rsid w:val="00FF77D9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docs\S1-142011.zip" TargetMode="External"/><Relationship Id="rId21" Type="http://schemas.openxmlformats.org/officeDocument/2006/relationships/hyperlink" Target="docs\S1-142073.zip" TargetMode="External"/><Relationship Id="rId42" Type="http://schemas.openxmlformats.org/officeDocument/2006/relationships/hyperlink" Target="docs\S1-142040.zip" TargetMode="External"/><Relationship Id="rId47" Type="http://schemas.openxmlformats.org/officeDocument/2006/relationships/hyperlink" Target="docs\S1-142030.zip" TargetMode="External"/><Relationship Id="rId63" Type="http://schemas.openxmlformats.org/officeDocument/2006/relationships/hyperlink" Target="docs\S1-142052.zip" TargetMode="External"/><Relationship Id="rId68" Type="http://schemas.openxmlformats.org/officeDocument/2006/relationships/hyperlink" Target="docs\S1-142038.zip" TargetMode="External"/><Relationship Id="rId84" Type="http://schemas.openxmlformats.org/officeDocument/2006/relationships/hyperlink" Target="docs\S1-142022.zip" TargetMode="External"/><Relationship Id="rId89" Type="http://schemas.openxmlformats.org/officeDocument/2006/relationships/hyperlink" Target="docs\S1-14207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specifications-groups/delegates-corner/writing-a-new-spec" TargetMode="External"/><Relationship Id="rId29" Type="http://schemas.openxmlformats.org/officeDocument/2006/relationships/hyperlink" Target="docs\S1-142053.zip" TargetMode="External"/><Relationship Id="rId107" Type="http://schemas.openxmlformats.org/officeDocument/2006/relationships/hyperlink" Target="docs\S1-142075.zip" TargetMode="External"/><Relationship Id="rId11" Type="http://schemas.openxmlformats.org/officeDocument/2006/relationships/hyperlink" Target="http://www.3gpp.org/ftp/Specs/html-info/FeatureListFrameSet.htm" TargetMode="External"/><Relationship Id="rId24" Type="http://schemas.openxmlformats.org/officeDocument/2006/relationships/hyperlink" Target="http://www.3gpp.org/ftp/Specs/archive/22_series/22.179/22179-040.zip" TargetMode="External"/><Relationship Id="rId32" Type="http://schemas.openxmlformats.org/officeDocument/2006/relationships/hyperlink" Target="file:///C:\Mona\SA1\SA1%2366bis%20Dublin\docs\S1-142055.zip" TargetMode="External"/><Relationship Id="rId37" Type="http://schemas.openxmlformats.org/officeDocument/2006/relationships/hyperlink" Target="docs\S1-142029.zip" TargetMode="External"/><Relationship Id="rId40" Type="http://schemas.openxmlformats.org/officeDocument/2006/relationships/hyperlink" Target="docs\S1-142076.zip" TargetMode="External"/><Relationship Id="rId45" Type="http://schemas.openxmlformats.org/officeDocument/2006/relationships/hyperlink" Target="docs\S1-142005.zip" TargetMode="External"/><Relationship Id="rId53" Type="http://schemas.openxmlformats.org/officeDocument/2006/relationships/hyperlink" Target="docs\S1-142049.zip" TargetMode="External"/><Relationship Id="rId58" Type="http://schemas.openxmlformats.org/officeDocument/2006/relationships/hyperlink" Target="docs\S1-142020.zip" TargetMode="External"/><Relationship Id="rId66" Type="http://schemas.openxmlformats.org/officeDocument/2006/relationships/hyperlink" Target="docs\S1-142018.zip" TargetMode="External"/><Relationship Id="rId74" Type="http://schemas.openxmlformats.org/officeDocument/2006/relationships/hyperlink" Target="docs\S1-142016.zip" TargetMode="External"/><Relationship Id="rId79" Type="http://schemas.openxmlformats.org/officeDocument/2006/relationships/hyperlink" Target="docs\S1-142013.zip" TargetMode="External"/><Relationship Id="rId87" Type="http://schemas.openxmlformats.org/officeDocument/2006/relationships/hyperlink" Target="docs\S1-142043.zip" TargetMode="External"/><Relationship Id="rId102" Type="http://schemas.openxmlformats.org/officeDocument/2006/relationships/hyperlink" Target="docs\S1-142062.zip" TargetMode="External"/><Relationship Id="rId110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docs\S1-142069.zip" TargetMode="External"/><Relationship Id="rId82" Type="http://schemas.openxmlformats.org/officeDocument/2006/relationships/hyperlink" Target="docs\S1-142021.zip" TargetMode="External"/><Relationship Id="rId90" Type="http://schemas.openxmlformats.org/officeDocument/2006/relationships/hyperlink" Target="docs\S1-142012.zip" TargetMode="External"/><Relationship Id="rId95" Type="http://schemas.openxmlformats.org/officeDocument/2006/relationships/hyperlink" Target="docs\S1-142060.zip" TargetMode="External"/><Relationship Id="rId19" Type="http://schemas.openxmlformats.org/officeDocument/2006/relationships/hyperlink" Target="docs\S1-142004.zip" TargetMode="External"/><Relationship Id="rId14" Type="http://schemas.openxmlformats.org/officeDocument/2006/relationships/hyperlink" Target="http://webapp.etsi.org/Ipr/" TargetMode="External"/><Relationship Id="rId22" Type="http://schemas.openxmlformats.org/officeDocument/2006/relationships/hyperlink" Target="docs\S1-142074.zip" TargetMode="External"/><Relationship Id="rId27" Type="http://schemas.openxmlformats.org/officeDocument/2006/relationships/hyperlink" Target="docs\S1-142008.zip" TargetMode="External"/><Relationship Id="rId30" Type="http://schemas.openxmlformats.org/officeDocument/2006/relationships/hyperlink" Target="file:///C:\Mona\SA1\SA1%2366bis%20Dublin\docs\S1-142008.zip" TargetMode="External"/><Relationship Id="rId35" Type="http://schemas.openxmlformats.org/officeDocument/2006/relationships/hyperlink" Target="docs\S1-142028.zip" TargetMode="External"/><Relationship Id="rId43" Type="http://schemas.openxmlformats.org/officeDocument/2006/relationships/hyperlink" Target="docs\S1-142006.zip" TargetMode="External"/><Relationship Id="rId48" Type="http://schemas.openxmlformats.org/officeDocument/2006/relationships/hyperlink" Target="docs\S1-142065.zip" TargetMode="External"/><Relationship Id="rId56" Type="http://schemas.openxmlformats.org/officeDocument/2006/relationships/hyperlink" Target="docs\S1-142050.zip" TargetMode="External"/><Relationship Id="rId64" Type="http://schemas.openxmlformats.org/officeDocument/2006/relationships/hyperlink" Target="docs\S1-142036.zip" TargetMode="External"/><Relationship Id="rId69" Type="http://schemas.openxmlformats.org/officeDocument/2006/relationships/hyperlink" Target="docs\S1-142017.zip" TargetMode="External"/><Relationship Id="rId77" Type="http://schemas.openxmlformats.org/officeDocument/2006/relationships/hyperlink" Target="docs\S1-142042.zip" TargetMode="External"/><Relationship Id="rId100" Type="http://schemas.openxmlformats.org/officeDocument/2006/relationships/hyperlink" Target="docs\S1-142032.zip" TargetMode="External"/><Relationship Id="rId105" Type="http://schemas.openxmlformats.org/officeDocument/2006/relationships/hyperlink" Target="file:///C:\Mona\SA1\SA1%2366bis%20Dublin\docs\S1-142032.zip" TargetMode="External"/><Relationship Id="rId8" Type="http://schemas.openxmlformats.org/officeDocument/2006/relationships/endnotes" Target="endnotes.xml"/><Relationship Id="rId51" Type="http://schemas.openxmlformats.org/officeDocument/2006/relationships/hyperlink" Target="docs\S1-142067.zip" TargetMode="External"/><Relationship Id="rId72" Type="http://schemas.openxmlformats.org/officeDocument/2006/relationships/hyperlink" Target="file:///C:\Mona\SA1\SA1%2366bis%20Dublin\docs\S1-142017.zip" TargetMode="External"/><Relationship Id="rId80" Type="http://schemas.openxmlformats.org/officeDocument/2006/relationships/hyperlink" Target="docs\S1-142014.zip" TargetMode="External"/><Relationship Id="rId85" Type="http://schemas.openxmlformats.org/officeDocument/2006/relationships/hyperlink" Target="docs\S1-142034.zip" TargetMode="External"/><Relationship Id="rId93" Type="http://schemas.openxmlformats.org/officeDocument/2006/relationships/hyperlink" Target="docs\S1-142059.zip" TargetMode="External"/><Relationship Id="rId98" Type="http://schemas.openxmlformats.org/officeDocument/2006/relationships/hyperlink" Target="file:///C:\Mona\SA1\SA1%2366bis%20Dublin\docs\S1-142060.zip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DynaReport/21801.htm" TargetMode="External"/><Relationship Id="rId25" Type="http://schemas.openxmlformats.org/officeDocument/2006/relationships/hyperlink" Target="docs\S1-142007.zip" TargetMode="External"/><Relationship Id="rId33" Type="http://schemas.openxmlformats.org/officeDocument/2006/relationships/hyperlink" Target="docs\S1-142055.zip" TargetMode="External"/><Relationship Id="rId38" Type="http://schemas.openxmlformats.org/officeDocument/2006/relationships/hyperlink" Target="file:///C:\Mona\SA1\SA1%2366bis%20Dublin\docs\S1-142028.zip" TargetMode="External"/><Relationship Id="rId46" Type="http://schemas.openxmlformats.org/officeDocument/2006/relationships/hyperlink" Target="docs\S1-142031.zip" TargetMode="External"/><Relationship Id="rId59" Type="http://schemas.openxmlformats.org/officeDocument/2006/relationships/hyperlink" Target="docs\S1-142044.zip" TargetMode="External"/><Relationship Id="rId67" Type="http://schemas.openxmlformats.org/officeDocument/2006/relationships/hyperlink" Target="docs\S1-142057.zip" TargetMode="External"/><Relationship Id="rId103" Type="http://schemas.openxmlformats.org/officeDocument/2006/relationships/hyperlink" Target="file:///C:\Mona\SA1\SA1%2366bis%20Dublin\docs\S1-142032.zip" TargetMode="External"/><Relationship Id="rId108" Type="http://schemas.openxmlformats.org/officeDocument/2006/relationships/hyperlink" Target="docs\S1-142039.zip" TargetMode="External"/><Relationship Id="rId20" Type="http://schemas.openxmlformats.org/officeDocument/2006/relationships/hyperlink" Target="docs\S1-142072.zip" TargetMode="External"/><Relationship Id="rId41" Type="http://schemas.openxmlformats.org/officeDocument/2006/relationships/hyperlink" Target="file:///C:\Mona\SA1\SA1%2366bis%20Dublin\docs\S1-142069.zip" TargetMode="External"/><Relationship Id="rId54" Type="http://schemas.openxmlformats.org/officeDocument/2006/relationships/hyperlink" Target="docs\S1-142026.zip" TargetMode="External"/><Relationship Id="rId62" Type="http://schemas.openxmlformats.org/officeDocument/2006/relationships/hyperlink" Target="file:///C:\Mona\SA1\SA1%2366bis%20Dublin\docs\S1-142076.zip" TargetMode="External"/><Relationship Id="rId70" Type="http://schemas.openxmlformats.org/officeDocument/2006/relationships/hyperlink" Target="file:///C:\Mona\SA1\SA1%2366bis%20Dublin\docs\S1-142046.zip" TargetMode="External"/><Relationship Id="rId75" Type="http://schemas.openxmlformats.org/officeDocument/2006/relationships/hyperlink" Target="docs\S1-142056.zip" TargetMode="External"/><Relationship Id="rId83" Type="http://schemas.openxmlformats.org/officeDocument/2006/relationships/hyperlink" Target="docs\S1-142045.zip" TargetMode="External"/><Relationship Id="rId88" Type="http://schemas.openxmlformats.org/officeDocument/2006/relationships/hyperlink" Target="docs\S1-142070.zip" TargetMode="External"/><Relationship Id="rId91" Type="http://schemas.openxmlformats.org/officeDocument/2006/relationships/hyperlink" Target="docs\S1-142078.zip" TargetMode="External"/><Relationship Id="rId96" Type="http://schemas.openxmlformats.org/officeDocument/2006/relationships/hyperlink" Target="file:///C:\Mona\SA1\SA1%2366bis%20Dublin\docs\S1-142033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3gpp.org/SA1-delegates-survival-guide" TargetMode="External"/><Relationship Id="rId23" Type="http://schemas.openxmlformats.org/officeDocument/2006/relationships/hyperlink" Target="http://www.3gpp.org/ftp/tsg_sa/TSG_SA/TSGS_64/Docs/SP-140276.zip" TargetMode="External"/><Relationship Id="rId28" Type="http://schemas.openxmlformats.org/officeDocument/2006/relationships/hyperlink" Target="file:///C:\Mona\SA1\SA1%2366bis%20Dublin\docs\S1-142053.zip" TargetMode="External"/><Relationship Id="rId36" Type="http://schemas.openxmlformats.org/officeDocument/2006/relationships/hyperlink" Target="file:///C:\Mona\SA1\SA1%2366bis%20Dublin\docs\S1-142029.zip" TargetMode="External"/><Relationship Id="rId49" Type="http://schemas.openxmlformats.org/officeDocument/2006/relationships/hyperlink" Target="docs\S1-142066.zip" TargetMode="External"/><Relationship Id="rId57" Type="http://schemas.openxmlformats.org/officeDocument/2006/relationships/hyperlink" Target="file:///C:\Mona\SA1\SA1%2366bis%20Dublin\docs\S1-142026.zip" TargetMode="External"/><Relationship Id="rId106" Type="http://schemas.openxmlformats.org/officeDocument/2006/relationships/hyperlink" Target="docs\S1-142010.zip" TargetMode="External"/><Relationship Id="rId10" Type="http://schemas.openxmlformats.org/officeDocument/2006/relationships/hyperlink" Target="http://www.3gpp.org/ftp/tsg_sa/WG1_Serv/TSGS1_66bis_Dublin/templates/" TargetMode="External"/><Relationship Id="rId31" Type="http://schemas.openxmlformats.org/officeDocument/2006/relationships/hyperlink" Target="docs\S1-142054.zip" TargetMode="External"/><Relationship Id="rId44" Type="http://schemas.openxmlformats.org/officeDocument/2006/relationships/hyperlink" Target="docs\S1-142047.zip" TargetMode="External"/><Relationship Id="rId52" Type="http://schemas.openxmlformats.org/officeDocument/2006/relationships/hyperlink" Target="docs\S1-142068.zip" TargetMode="External"/><Relationship Id="rId60" Type="http://schemas.openxmlformats.org/officeDocument/2006/relationships/hyperlink" Target="docs\S1-142019.zip" TargetMode="External"/><Relationship Id="rId65" Type="http://schemas.openxmlformats.org/officeDocument/2006/relationships/hyperlink" Target="docs\S1-142037.zip" TargetMode="External"/><Relationship Id="rId73" Type="http://schemas.openxmlformats.org/officeDocument/2006/relationships/hyperlink" Target="docs\S1-142058.zip" TargetMode="External"/><Relationship Id="rId78" Type="http://schemas.openxmlformats.org/officeDocument/2006/relationships/hyperlink" Target="docs\S1-142035.zip" TargetMode="External"/><Relationship Id="rId81" Type="http://schemas.openxmlformats.org/officeDocument/2006/relationships/hyperlink" Target="docs\S1-142064.zip" TargetMode="External"/><Relationship Id="rId86" Type="http://schemas.openxmlformats.org/officeDocument/2006/relationships/hyperlink" Target="docs\S1-142015.zip" TargetMode="External"/><Relationship Id="rId94" Type="http://schemas.openxmlformats.org/officeDocument/2006/relationships/hyperlink" Target="http://www.3gpp.org/ftp/tsg_sa/TSG_SA/TSGS_64/Docs/SP-140228.zip" TargetMode="External"/><Relationship Id="rId99" Type="http://schemas.openxmlformats.org/officeDocument/2006/relationships/hyperlink" Target="docs\S1-142061.zip" TargetMode="External"/><Relationship Id="rId101" Type="http://schemas.openxmlformats.org/officeDocument/2006/relationships/hyperlink" Target="file:///C:\Mona\SA1\SA1%2366bis%20Dublin\docs\S1-14206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1530" TargetMode="External"/><Relationship Id="rId13" Type="http://schemas.openxmlformats.org/officeDocument/2006/relationships/hyperlink" Target="docs\S1-142001.zip" TargetMode="External"/><Relationship Id="rId18" Type="http://schemas.openxmlformats.org/officeDocument/2006/relationships/hyperlink" Target="http://www.3gpp.org/ftp/tsg_sa/WG1_Serv/TSGS1_66bis_Dublin/templates/Template_WI_Status_Update.zip" TargetMode="External"/><Relationship Id="rId39" Type="http://schemas.openxmlformats.org/officeDocument/2006/relationships/hyperlink" Target="docs\S1-142009.zip" TargetMode="External"/><Relationship Id="rId109" Type="http://schemas.openxmlformats.org/officeDocument/2006/relationships/fontTable" Target="fontTable.xml"/><Relationship Id="rId34" Type="http://schemas.openxmlformats.org/officeDocument/2006/relationships/hyperlink" Target="file:///C:\Mona\SA1\SA1%2366bis%20Dublin\docs\S1-142054.zip" TargetMode="External"/><Relationship Id="rId50" Type="http://schemas.openxmlformats.org/officeDocument/2006/relationships/hyperlink" Target="docs\S1-142051.zip" TargetMode="External"/><Relationship Id="rId55" Type="http://schemas.openxmlformats.org/officeDocument/2006/relationships/hyperlink" Target="file:///C:\Mona\SA1\SA1%2366bis%20Dublin\docs\S1-142050.zip" TargetMode="External"/><Relationship Id="rId76" Type="http://schemas.openxmlformats.org/officeDocument/2006/relationships/hyperlink" Target="docs\S1-142041.zip" TargetMode="External"/><Relationship Id="rId97" Type="http://schemas.openxmlformats.org/officeDocument/2006/relationships/hyperlink" Target="docs\S1-142033.zip" TargetMode="External"/><Relationship Id="rId104" Type="http://schemas.openxmlformats.org/officeDocument/2006/relationships/hyperlink" Target="docs\S1-142063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docs\S1-142046.zip" TargetMode="External"/><Relationship Id="rId92" Type="http://schemas.openxmlformats.org/officeDocument/2006/relationships/hyperlink" Target="docs\S1-14207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6%20Sappor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EA563-8255-496D-B0E8-698EDCD8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11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22715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199</cp:revision>
  <dcterms:created xsi:type="dcterms:W3CDTF">2014-02-11T11:39:00Z</dcterms:created>
  <dcterms:modified xsi:type="dcterms:W3CDTF">2014-07-09T12:03:00Z</dcterms:modified>
</cp:coreProperties>
</file>